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11" w:rsidRDefault="00A13F11" w:rsidP="007211E1">
      <w:pPr>
        <w:jc w:val="center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7.65pt;margin-top:27.9pt;width:513.75pt;height:122.25pt;z-index:251556864" adj="907">
            <v:textbox>
              <w:txbxContent>
                <w:p w:rsidR="00A13F11" w:rsidRDefault="00A13F11" w:rsidP="007211E1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24"/>
                    </w:rPr>
                  </w:pPr>
                  <w:r w:rsidRPr="007211E1">
                    <w:rPr>
                      <w:rFonts w:ascii="Hand writing Mutlu" w:hAnsi="Hand writing Mutlu"/>
                      <w:sz w:val="24"/>
                    </w:rPr>
                    <w:t>Aşağıdaki sayıların okunuşlarını yazınız.</w:t>
                  </w:r>
                </w:p>
                <w:p w:rsidR="00A13F11" w:rsidRDefault="00A13F11" w:rsidP="007211E1">
                  <w:pPr>
                    <w:spacing w:after="0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Hand writing Mutlu" w:hAnsi="Hand writing Mutlu"/>
                      <w:sz w:val="24"/>
                    </w:rPr>
                    <w:t xml:space="preserve">347 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&gt;&gt;                                                                        </w:t>
                  </w:r>
                  <w:r w:rsidRPr="007211E1">
                    <w:rPr>
                      <w:rFonts w:ascii="Hand writing Mutlu" w:hAnsi="Hand writing Mutlu"/>
                      <w:sz w:val="24"/>
                    </w:rPr>
                    <w:t>572</w:t>
                  </w:r>
                  <w:r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&gt;&gt;</w:t>
                  </w:r>
                </w:p>
                <w:p w:rsidR="00A13F11" w:rsidRDefault="00A13F11" w:rsidP="007211E1">
                  <w:pPr>
                    <w:spacing w:after="0"/>
                    <w:rPr>
                      <w:rFonts w:ascii="Times New Roman" w:hAnsi="Times New Roman"/>
                      <w:sz w:val="24"/>
                    </w:rPr>
                  </w:pPr>
                  <w:r w:rsidRPr="007211E1">
                    <w:rPr>
                      <w:rFonts w:ascii="Hand writing Mutlu" w:hAnsi="Hand writing Mutlu"/>
                      <w:sz w:val="24"/>
                    </w:rPr>
                    <w:t>893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&gt;&gt;                                                                         </w:t>
                  </w:r>
                  <w:r w:rsidRPr="007211E1">
                    <w:rPr>
                      <w:rFonts w:ascii="Hand writing Mutlu" w:hAnsi="Hand writing Mutlu"/>
                      <w:sz w:val="24"/>
                    </w:rPr>
                    <w:t>175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&gt;&gt;</w:t>
                  </w:r>
                </w:p>
                <w:p w:rsidR="00A13F11" w:rsidRDefault="00A13F11" w:rsidP="007211E1">
                  <w:pPr>
                    <w:spacing w:after="0"/>
                    <w:rPr>
                      <w:rFonts w:ascii="Times New Roman" w:hAnsi="Times New Roman"/>
                      <w:sz w:val="24"/>
                    </w:rPr>
                  </w:pPr>
                  <w:r w:rsidRPr="007211E1">
                    <w:rPr>
                      <w:rFonts w:ascii="Hand writing Mutlu" w:hAnsi="Hand writing Mutlu"/>
                      <w:sz w:val="24"/>
                    </w:rPr>
                    <w:t>309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&gt;&gt;                                                                         </w:t>
                  </w:r>
                  <w:r w:rsidRPr="007211E1">
                    <w:rPr>
                      <w:rFonts w:ascii="Hand writing Mutlu" w:hAnsi="Hand writing Mutlu"/>
                      <w:sz w:val="24"/>
                    </w:rPr>
                    <w:t>827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&gt;&gt;</w:t>
                  </w:r>
                </w:p>
                <w:p w:rsidR="00A13F11" w:rsidRPr="007211E1" w:rsidRDefault="00A13F11" w:rsidP="007211E1">
                  <w:pPr>
                    <w:spacing w:after="0"/>
                    <w:rPr>
                      <w:rFonts w:ascii="Times New Roman" w:hAnsi="Times New Roman"/>
                      <w:sz w:val="24"/>
                    </w:rPr>
                  </w:pPr>
                  <w:r w:rsidRPr="007211E1">
                    <w:rPr>
                      <w:rFonts w:ascii="Hand writing Mutlu" w:hAnsi="Hand writing Mutlu"/>
                      <w:sz w:val="24"/>
                    </w:rPr>
                    <w:t>454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&gt;&gt;                                                                         </w:t>
                  </w:r>
                  <w:r w:rsidRPr="007211E1">
                    <w:rPr>
                      <w:rFonts w:ascii="Hand writing Mutlu" w:hAnsi="Hand writing Mutlu"/>
                      <w:sz w:val="24"/>
                    </w:rPr>
                    <w:t>906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&gt;&gt;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24"/>
        </w:rPr>
        <w:t>MATEMATİK ETKİNLİK ÇALIŞMASI</w:t>
      </w:r>
    </w:p>
    <w:p w:rsidR="00A13F11" w:rsidRDefault="00A13F11" w:rsidP="002B0EBA">
      <w:pPr>
        <w:tabs>
          <w:tab w:val="right" w:pos="10772"/>
        </w:tabs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77.15pt;margin-top:281.35pt;width:.75pt;height:0;flip:x;z-index:251574272" o:connectortype="straight"/>
        </w:pict>
      </w:r>
      <w:r>
        <w:rPr>
          <w:noProof/>
          <w:lang w:eastAsia="tr-TR"/>
        </w:rPr>
        <w:pict>
          <v:shape id="_x0000_s1028" type="#_x0000_t32" style="position:absolute;margin-left:272.4pt;margin-top:27.1pt;width:0;height:80.25pt;z-index:251572224" o:connectortype="straight"/>
        </w:pict>
      </w:r>
      <w:r>
        <w:rPr>
          <w:rFonts w:ascii="Hand writing Mutlu" w:hAnsi="Hand writing Mutlu"/>
          <w:sz w:val="24"/>
        </w:rPr>
        <w:tab/>
      </w:r>
    </w:p>
    <w:p w:rsidR="00A13F11" w:rsidRDefault="00A13F11" w:rsidP="002B0EBA">
      <w:pPr>
        <w:tabs>
          <w:tab w:val="right" w:pos="10772"/>
        </w:tabs>
        <w:rPr>
          <w:rFonts w:ascii="Hand writing Mutlu" w:hAnsi="Hand writing Mutlu"/>
          <w:sz w:val="24"/>
        </w:rPr>
      </w:pPr>
    </w:p>
    <w:p w:rsidR="00A13F11" w:rsidRDefault="00A13F11" w:rsidP="002B0EBA">
      <w:pPr>
        <w:tabs>
          <w:tab w:val="right" w:pos="10772"/>
        </w:tabs>
        <w:rPr>
          <w:rFonts w:ascii="Hand writing Mutlu" w:hAnsi="Hand writing Mutlu"/>
          <w:sz w:val="24"/>
        </w:rPr>
      </w:pPr>
    </w:p>
    <w:p w:rsidR="00A13F11" w:rsidRDefault="00A13F11" w:rsidP="002B0EBA">
      <w:pPr>
        <w:tabs>
          <w:tab w:val="right" w:pos="10772"/>
        </w:tabs>
        <w:rPr>
          <w:rFonts w:ascii="Hand writing Mutlu" w:hAnsi="Hand writing Mutlu"/>
          <w:sz w:val="24"/>
        </w:rPr>
      </w:pPr>
    </w:p>
    <w:p w:rsidR="00A13F11" w:rsidRDefault="00A13F11" w:rsidP="002B0EBA">
      <w:pPr>
        <w:tabs>
          <w:tab w:val="right" w:pos="10772"/>
        </w:tabs>
        <w:jc w:val="center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029" type="#_x0000_t32" style="position:absolute;left:0;text-align:left;margin-left:458.4pt;margin-top:25.45pt;width:.05pt;height:56.25pt;z-index:251611136" o:connectortype="straight"/>
        </w:pict>
      </w:r>
      <w:r>
        <w:rPr>
          <w:noProof/>
          <w:lang w:eastAsia="tr-TR"/>
        </w:rPr>
        <w:pict>
          <v:shape id="_x0000_s1030" type="#_x0000_t32" style="position:absolute;left:0;text-align:left;margin-left:334.65pt;margin-top:28.45pt;width:9pt;height:0;z-index:251636736" o:connectortype="straight"/>
        </w:pict>
      </w:r>
      <w:r>
        <w:rPr>
          <w:noProof/>
          <w:lang w:eastAsia="tr-TR"/>
        </w:rPr>
        <w:pict>
          <v:shape id="_x0000_s1031" type="#_x0000_t32" style="position:absolute;left:0;text-align:left;margin-left:147.15pt;margin-top:23.95pt;width:.05pt;height:56.25pt;z-index:251615232" o:connectortype="straight"/>
        </w:pict>
      </w:r>
      <w:r>
        <w:rPr>
          <w:noProof/>
          <w:lang w:eastAsia="tr-TR"/>
        </w:rPr>
        <w:pict>
          <v:shape id="_x0000_s1032" type="#_x0000_t32" style="position:absolute;left:0;text-align:left;margin-left:171.9pt;margin-top:23.95pt;width:.05pt;height:56.25pt;z-index:251616256" o:connectortype="straight"/>
        </w:pict>
      </w:r>
      <w:r>
        <w:rPr>
          <w:noProof/>
          <w:lang w:eastAsia="tr-TR"/>
        </w:rPr>
        <w:pict>
          <v:shape id="_x0000_s1033" type="#_x0000_t32" style="position:absolute;left:0;text-align:left;margin-left:225.9pt;margin-top:23.95pt;width:.05pt;height:56.25pt;z-index:251592704" o:connectortype="straight"/>
        </w:pict>
      </w:r>
      <w:r>
        <w:rPr>
          <w:noProof/>
          <w:lang w:eastAsia="tr-TR"/>
        </w:rPr>
        <w:pict>
          <v:shape id="_x0000_s1034" type="#_x0000_t32" style="position:absolute;left:0;text-align:left;margin-left:249.9pt;margin-top:23.95pt;width:.05pt;height:56.25pt;z-index:251606016" o:connectortype="straight"/>
        </w:pict>
      </w:r>
      <w:r>
        <w:rPr>
          <w:noProof/>
          <w:lang w:eastAsia="tr-TR"/>
        </w:rPr>
        <w:pict>
          <v:shape id="_x0000_s1035" type="#_x0000_t32" style="position:absolute;left:0;text-align:left;margin-left:272.35pt;margin-top:23.95pt;width:.05pt;height:56.25pt;z-index:251607040" o:connectortype="straight"/>
        </w:pict>
      </w:r>
      <w:r>
        <w:rPr>
          <w:noProof/>
          <w:lang w:eastAsia="tr-TR"/>
        </w:rPr>
        <w:pict>
          <v:shape id="_x0000_s1036" type="#_x0000_t32" style="position:absolute;left:0;text-align:left;margin-left:336.9pt;margin-top:23.95pt;width:.05pt;height:56.25pt;z-index:251608064" o:connectortype="straight"/>
        </w:pict>
      </w:r>
      <w:r>
        <w:rPr>
          <w:noProof/>
          <w:lang w:eastAsia="tr-TR"/>
        </w:rPr>
        <w:pict>
          <v:shape id="_x0000_s1037" type="#_x0000_t32" style="position:absolute;left:0;text-align:left;margin-left:362.4pt;margin-top:23.95pt;width:.05pt;height:56.25pt;z-index:251609088" o:connectortype="straight"/>
        </w:pict>
      </w:r>
      <w:r>
        <w:rPr>
          <w:noProof/>
          <w:lang w:eastAsia="tr-TR"/>
        </w:rPr>
        <w:pict>
          <v:shape id="_x0000_s1038" type="#_x0000_t32" style="position:absolute;left:0;text-align:left;margin-left:389.4pt;margin-top:23.95pt;width:.05pt;height:56.25pt;z-index:251610112" o:connectortype="straight"/>
        </w:pict>
      </w:r>
      <w:r>
        <w:rPr>
          <w:noProof/>
          <w:lang w:eastAsia="tr-TR"/>
        </w:rPr>
        <w:pict>
          <v:shape id="_x0000_s1039" type="#_x0000_t32" style="position:absolute;left:0;text-align:left;margin-left:478.65pt;margin-top:23.95pt;width:.05pt;height:56.25pt;z-index:251612160" o:connectortype="straight"/>
        </w:pict>
      </w:r>
      <w:r>
        <w:rPr>
          <w:noProof/>
          <w:lang w:eastAsia="tr-TR"/>
        </w:rPr>
        <w:pict>
          <v:shape id="_x0000_s1040" type="#_x0000_t32" style="position:absolute;left:0;text-align:left;margin-left:504.9pt;margin-top:23.95pt;width:.05pt;height:56.25pt;z-index:251613184" o:connectortype="straight"/>
        </w:pict>
      </w:r>
      <w:r>
        <w:rPr>
          <w:noProof/>
          <w:lang w:eastAsia="tr-TR"/>
        </w:rPr>
        <w:pict>
          <v:shape id="_x0000_s1041" type="#_x0000_t32" style="position:absolute;left:0;text-align:left;margin-left:14.4pt;margin-top:59.95pt;width:9pt;height:0;z-index:251582464" o:connectortype="straight"/>
        </w:pict>
      </w:r>
      <w:r>
        <w:rPr>
          <w:noProof/>
          <w:lang w:eastAsia="tr-TR"/>
        </w:rPr>
        <w:pict>
          <v:shape id="_x0000_s1042" type="#_x0000_t32" style="position:absolute;left:0;text-align:left;margin-left:14.4pt;margin-top:47.95pt;width:9pt;height:0;z-index:251583488" o:connectortype="straight"/>
        </w:pict>
      </w:r>
      <w:r>
        <w:rPr>
          <w:noProof/>
          <w:lang w:eastAsia="tr-TR"/>
        </w:rPr>
        <w:pict>
          <v:shape id="_x0000_s1043" type="#_x0000_t32" style="position:absolute;left:0;text-align:left;margin-left:35.4pt;margin-top:55.45pt;width:9pt;height:0;z-index:251584512" o:connectortype="straight"/>
        </w:pict>
      </w:r>
      <w:r>
        <w:rPr>
          <w:noProof/>
          <w:lang w:eastAsia="tr-TR"/>
        </w:rPr>
        <w:pict>
          <v:shape id="_x0000_s1044" type="#_x0000_t32" style="position:absolute;left:0;text-align:left;margin-left:35.4pt;margin-top:68.2pt;width:9pt;height:0;z-index:251585536" o:connectortype="straight"/>
        </w:pict>
      </w:r>
      <w:r>
        <w:rPr>
          <w:noProof/>
          <w:lang w:eastAsia="tr-TR"/>
        </w:rPr>
        <w:pict>
          <v:shape id="_x0000_s1045" type="#_x0000_t32" style="position:absolute;left:0;text-align:left;margin-left:60.9pt;margin-top:59.95pt;width:9pt;height:0;z-index:251587584" o:connectortype="straight"/>
        </w:pict>
      </w:r>
      <w:r>
        <w:rPr>
          <w:noProof/>
          <w:lang w:eastAsia="tr-TR"/>
        </w:rPr>
        <w:pict>
          <v:shape id="_x0000_s1046" type="#_x0000_t32" style="position:absolute;left:0;text-align:left;margin-left:60.9pt;margin-top:68.2pt;width:9pt;height:0;z-index:251586560" o:connectortype="straight"/>
        </w:pict>
      </w:r>
      <w:r>
        <w:rPr>
          <w:noProof/>
          <w:lang w:eastAsia="tr-TR"/>
        </w:rPr>
        <w:pict>
          <v:shape id="_x0000_s1047" type="#_x0000_t32" style="position:absolute;left:0;text-align:left;margin-left:60.9pt;margin-top:47.95pt;width:9pt;height:0;z-index:251581440" o:connectortype="straight"/>
        </w:pict>
      </w:r>
      <w:r>
        <w:rPr>
          <w:noProof/>
          <w:lang w:eastAsia="tr-TR"/>
        </w:rPr>
        <w:pict>
          <v:shape id="_x0000_s1048" type="#_x0000_t32" style="position:absolute;left:0;text-align:left;margin-left:40.65pt;margin-top:39.7pt;width:0;height:40.5pt;z-index:251579392" o:connectortype="straight"/>
        </w:pict>
      </w:r>
      <w:r>
        <w:rPr>
          <w:noProof/>
          <w:lang w:eastAsia="tr-TR"/>
        </w:rPr>
        <w:pict>
          <v:shape id="_x0000_s1049" type="#_x0000_t32" style="position:absolute;left:0;text-align:left;margin-left:66.15pt;margin-top:39.7pt;width:0;height:40.5pt;z-index:251580416" o:connectortype="straight"/>
        </w:pict>
      </w:r>
      <w:r>
        <w:rPr>
          <w:noProof/>
          <w:lang w:eastAsia="tr-TR"/>
        </w:rPr>
        <w:pict>
          <v:shape id="_x0000_s1050" type="#_x0000_t32" style="position:absolute;left:0;text-align:left;margin-left:18.15pt;margin-top:39.7pt;width:0;height:40.5pt;z-index:251578368" o:connectortype="straight"/>
        </w:pict>
      </w:r>
      <w:r>
        <w:rPr>
          <w:noProof/>
          <w:lang w:eastAsia="tr-TR"/>
        </w:rPr>
        <w:pict>
          <v:shape id="_x0000_s1051" type="#_x0000_t32" style="position:absolute;left:0;text-align:left;margin-left:53.4pt;margin-top:80.2pt;width:0;height:27pt;z-index:251577344" o:connectortype="straight"/>
        </w:pict>
      </w:r>
      <w:r>
        <w:rPr>
          <w:noProof/>
          <w:lang w:eastAsia="tr-TR"/>
        </w:rPr>
        <w:pict>
          <v:shape id="_x0000_s1052" type="#_x0000_t32" style="position:absolute;left:0;text-align:left;margin-left:31.65pt;margin-top:80.2pt;width:0;height:27pt;z-index:251576320" o:connectortype="straight"/>
        </w:pict>
      </w:r>
      <w:r>
        <w:rPr>
          <w:noProof/>
          <w:lang w:eastAsia="tr-TR"/>
        </w:rPr>
        <w:pict>
          <v:shape id="_x0000_s1053" type="#_x0000_t32" style="position:absolute;left:0;text-align:left;margin-left:7.65pt;margin-top:107.2pt;width:1in;height:0;z-index:251575296" o:connectortype="straight"/>
        </w:pict>
      </w:r>
      <w:r>
        <w:rPr>
          <w:rFonts w:ascii="Hand writing Mutlu" w:hAnsi="Hand writing Mutlu"/>
          <w:sz w:val="24"/>
        </w:rPr>
        <w:t>Aşağıdaki abaküsteki çizgilere bakarak sayıları yazınız.</w:t>
      </w:r>
    </w:p>
    <w:p w:rsidR="00A13F11" w:rsidRDefault="00A13F11" w:rsidP="00357650">
      <w:pPr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054" type="#_x0000_t32" style="position:absolute;margin-left:471.15pt;margin-top:11.9pt;width:13.5pt;height:0;z-index:251654144" o:connectortype="straight"/>
        </w:pict>
      </w:r>
      <w:r>
        <w:rPr>
          <w:noProof/>
          <w:lang w:eastAsia="tr-TR"/>
        </w:rPr>
        <w:pict>
          <v:shape id="_x0000_s1055" type="#_x0000_t32" style="position:absolute;margin-left:453.9pt;margin-top:16.4pt;width:13.5pt;height:0;z-index:251653120" o:connectortype="straight"/>
        </w:pict>
      </w:r>
      <w:r>
        <w:rPr>
          <w:noProof/>
          <w:lang w:eastAsia="tr-TR"/>
        </w:rPr>
        <w:pict>
          <v:shape id="_x0000_s1056" type="#_x0000_t32" style="position:absolute;margin-left:453.9pt;margin-top:2.15pt;width:9pt;height:0;z-index:251652096" o:connectortype="straight"/>
        </w:pict>
      </w:r>
      <w:r>
        <w:rPr>
          <w:noProof/>
          <w:lang w:eastAsia="tr-TR"/>
        </w:rPr>
        <w:pict>
          <v:shape id="_x0000_s1057" type="#_x0000_t32" style="position:absolute;margin-left:497.4pt;margin-top:2.15pt;width:12.75pt;height:0;z-index:251649024" o:connectortype="straight"/>
        </w:pict>
      </w:r>
      <w:r>
        <w:rPr>
          <w:noProof/>
          <w:lang w:eastAsia="tr-TR"/>
        </w:rPr>
        <w:pict>
          <v:shape id="_x0000_s1058" type="#_x0000_t32" style="position:absolute;margin-left:497.4pt;margin-top:23.9pt;width:12.75pt;height:0;z-index:251646976" o:connectortype="straight"/>
        </w:pict>
      </w:r>
      <w:r>
        <w:rPr>
          <w:noProof/>
          <w:lang w:eastAsia="tr-TR"/>
        </w:rPr>
        <w:pict>
          <v:shape id="_x0000_s1059" type="#_x0000_t32" style="position:absolute;margin-left:497.4pt;margin-top:11.9pt;width:12.75pt;height:0;z-index:251645952" o:connectortype="straight"/>
        </w:pict>
      </w:r>
      <w:r>
        <w:rPr>
          <w:noProof/>
          <w:lang w:eastAsia="tr-TR"/>
        </w:rPr>
        <w:pict>
          <v:shape id="_x0000_s1060" type="#_x0000_t32" style="position:absolute;margin-left:453.9pt;margin-top:23.9pt;width:13.5pt;height:0;z-index:251644928" o:connectortype="straight"/>
        </w:pict>
      </w:r>
      <w:r>
        <w:rPr>
          <w:noProof/>
          <w:lang w:eastAsia="tr-TR"/>
        </w:rPr>
        <w:pict>
          <v:shape id="_x0000_s1061" type="#_x0000_t32" style="position:absolute;margin-left:453.9pt;margin-top:8.15pt;width:13.5pt;height:0;z-index:251643904" o:connectortype="straight"/>
        </w:pict>
      </w:r>
      <w:r>
        <w:rPr>
          <w:noProof/>
          <w:lang w:eastAsia="tr-TR"/>
        </w:rPr>
        <w:pict>
          <v:shape id="_x0000_s1062" type="#_x0000_t32" style="position:absolute;margin-left:380.4pt;margin-top:8.15pt;width:18.75pt;height:.05pt;z-index:251640832" o:connectortype="straight"/>
        </w:pict>
      </w:r>
      <w:r>
        <w:rPr>
          <w:noProof/>
          <w:lang w:eastAsia="tr-TR"/>
        </w:rPr>
        <w:pict>
          <v:shape id="_x0000_s1063" type="#_x0000_t32" style="position:absolute;margin-left:385.6pt;margin-top:28.4pt;width:9pt;height:0;z-index:251641856" o:connectortype="straight"/>
        </w:pict>
      </w:r>
      <w:r>
        <w:rPr>
          <w:noProof/>
          <w:lang w:eastAsia="tr-TR"/>
        </w:rPr>
        <w:pict>
          <v:shape id="_x0000_s1064" type="#_x0000_t32" style="position:absolute;margin-left:384.25pt;margin-top:16.4pt;width:9pt;height:0;z-index:251639808" o:connectortype="straight"/>
        </w:pict>
      </w:r>
      <w:r>
        <w:rPr>
          <w:noProof/>
          <w:lang w:eastAsia="tr-TR"/>
        </w:rPr>
        <w:pict>
          <v:shape id="_x0000_s1065" type="#_x0000_t32" style="position:absolute;margin-left:334.65pt;margin-top:2.15pt;width:9pt;height:0;z-index:251638784" o:connectortype="straight"/>
        </w:pict>
      </w:r>
      <w:r>
        <w:rPr>
          <w:noProof/>
          <w:lang w:eastAsia="tr-TR"/>
        </w:rPr>
        <w:pict>
          <v:shape id="_x0000_s1066" type="#_x0000_t32" style="position:absolute;margin-left:332.4pt;margin-top:11.9pt;width:9pt;height:0;z-index:251637760" o:connectortype="straight"/>
        </w:pict>
      </w:r>
      <w:r>
        <w:rPr>
          <w:noProof/>
          <w:lang w:eastAsia="tr-TR"/>
        </w:rPr>
        <w:pict>
          <v:shape id="_x0000_s1067" type="#_x0000_t32" style="position:absolute;margin-left:332.4pt;margin-top:23.9pt;width:9pt;height:0;z-index:251635712" o:connectortype="straight"/>
        </w:pict>
      </w:r>
      <w:r>
        <w:rPr>
          <w:noProof/>
          <w:lang w:eastAsia="tr-TR"/>
        </w:rPr>
        <w:pict>
          <v:shape id="_x0000_s1068" type="#_x0000_t32" style="position:absolute;margin-left:332.4pt;margin-top:28.4pt;width:9pt;height:0;z-index:251634688" o:connectortype="straight"/>
        </w:pict>
      </w:r>
      <w:r>
        <w:rPr>
          <w:noProof/>
          <w:lang w:eastAsia="tr-TR"/>
        </w:rPr>
        <w:pict>
          <v:shape id="_x0000_s1069" type="#_x0000_t32" style="position:absolute;margin-left:265.65pt;margin-top:28.4pt;width:9pt;height:0;z-index:251626496" o:connectortype="straight"/>
        </w:pict>
      </w:r>
      <w:r>
        <w:rPr>
          <w:noProof/>
          <w:lang w:eastAsia="tr-TR"/>
        </w:rPr>
        <w:pict>
          <v:shape id="_x0000_s1070" type="#_x0000_t32" style="position:absolute;margin-left:243.15pt;margin-top:8.15pt;width:9pt;height:0;z-index:251630592" o:connectortype="straight"/>
        </w:pict>
      </w:r>
      <w:r>
        <w:rPr>
          <w:noProof/>
          <w:lang w:eastAsia="tr-TR"/>
        </w:rPr>
        <w:pict>
          <v:shape id="_x0000_s1071" type="#_x0000_t32" style="position:absolute;margin-left:243.15pt;margin-top:16.4pt;width:9pt;height:0;z-index:251631616" o:connectortype="straight"/>
        </w:pict>
      </w:r>
      <w:r>
        <w:rPr>
          <w:noProof/>
          <w:lang w:eastAsia="tr-TR"/>
        </w:rPr>
        <w:pict>
          <v:shape id="_x0000_s1072" type="#_x0000_t32" style="position:absolute;margin-left:243.15pt;margin-top:28.4pt;width:9pt;height:0;z-index:251629568" o:connectortype="straight"/>
        </w:pict>
      </w:r>
      <w:r>
        <w:rPr>
          <w:noProof/>
          <w:lang w:eastAsia="tr-TR"/>
        </w:rPr>
        <w:pict>
          <v:shape id="_x0000_s1073" type="#_x0000_t32" style="position:absolute;margin-left:221.4pt;margin-top:16.4pt;width:9pt;height:0;z-index:251628544" o:connectortype="straight"/>
        </w:pict>
      </w:r>
      <w:r>
        <w:rPr>
          <w:noProof/>
          <w:lang w:eastAsia="tr-TR"/>
        </w:rPr>
        <w:pict>
          <v:shape id="_x0000_s1074" type="#_x0000_t32" style="position:absolute;margin-left:219.2pt;margin-top:23.9pt;width:9pt;height:0;z-index:251627520" o:connectortype="straight"/>
        </w:pict>
      </w:r>
      <w:r>
        <w:rPr>
          <w:noProof/>
          <w:lang w:eastAsia="tr-TR"/>
        </w:rPr>
        <w:pict>
          <v:shape id="_x0000_s1075" type="#_x0000_t32" style="position:absolute;margin-left:166.7pt;margin-top:11.9pt;width:9pt;height:0;z-index:251623424" o:connectortype="straight"/>
        </w:pict>
      </w:r>
      <w:r>
        <w:rPr>
          <w:noProof/>
          <w:lang w:eastAsia="tr-TR"/>
        </w:rPr>
        <w:pict>
          <v:shape id="_x0000_s1076" type="#_x0000_t32" style="position:absolute;margin-left:168.15pt;margin-top:23.9pt;width:9pt;height:0;z-index:251624448" o:connectortype="straight"/>
        </w:pict>
      </w:r>
      <w:r>
        <w:rPr>
          <w:noProof/>
          <w:lang w:eastAsia="tr-TR"/>
        </w:rPr>
        <w:pict>
          <v:shape id="_x0000_s1077" type="#_x0000_t32" style="position:absolute;margin-left:115.7pt;margin-top:8.15pt;width:9pt;height:0;z-index:251617280" o:connectortype="straight"/>
        </w:pict>
      </w:r>
      <w:r>
        <w:rPr>
          <w:noProof/>
          <w:lang w:eastAsia="tr-TR"/>
        </w:rPr>
        <w:pict>
          <v:shape id="_x0000_s1078" type="#_x0000_t32" style="position:absolute;margin-left:117.9pt;margin-top:16.4pt;width:9pt;height:0;z-index:251618304" o:connectortype="straight"/>
        </w:pict>
      </w:r>
      <w:r>
        <w:rPr>
          <w:noProof/>
          <w:lang w:eastAsia="tr-TR"/>
        </w:rPr>
        <w:pict>
          <v:shape id="_x0000_s1079" type="#_x0000_t32" style="position:absolute;margin-left:119.4pt;margin-top:23.9pt;width:9pt;height:0;z-index:251620352" o:connectortype="straight"/>
        </w:pict>
      </w:r>
      <w:r>
        <w:rPr>
          <w:noProof/>
          <w:lang w:eastAsia="tr-TR"/>
        </w:rPr>
        <w:pict>
          <v:shape id="_x0000_s1080" type="#_x0000_t32" style="position:absolute;margin-left:117.9pt;margin-top:28.4pt;width:9pt;height:0;z-index:251619328" o:connectortype="straight"/>
        </w:pict>
      </w:r>
    </w:p>
    <w:p w:rsidR="00A13F11" w:rsidRDefault="00A13F11" w:rsidP="00357650">
      <w:pPr>
        <w:tabs>
          <w:tab w:val="left" w:pos="2130"/>
        </w:tabs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081" type="#_x0000_t32" style="position:absolute;margin-left:474.9pt;margin-top:.6pt;width:9.75pt;height:0;z-index:251655168" o:connectortype="straight"/>
        </w:pict>
      </w:r>
      <w:r>
        <w:rPr>
          <w:noProof/>
          <w:lang w:eastAsia="tr-TR"/>
        </w:rPr>
        <w:pict>
          <v:shape id="_x0000_s1082" type="#_x0000_t32" style="position:absolute;margin-left:453.9pt;margin-top:5pt;width:13.5pt;height:0;z-index:251651072" o:connectortype="straight"/>
        </w:pict>
      </w:r>
      <w:r>
        <w:rPr>
          <w:noProof/>
          <w:lang w:eastAsia="tr-TR"/>
        </w:rPr>
        <w:pict>
          <v:shape id="_x0000_s1083" type="#_x0000_t32" style="position:absolute;margin-left:497.4pt;margin-top:9.6pt;width:16.5pt;height:0;z-index:251650048" o:connectortype="straight"/>
        </w:pict>
      </w:r>
      <w:r>
        <w:rPr>
          <w:noProof/>
          <w:lang w:eastAsia="tr-TR"/>
        </w:rPr>
        <w:pict>
          <v:shape id="_x0000_s1084" type="#_x0000_t32" style="position:absolute;margin-left:497.4pt;margin-top:5pt;width:12.75pt;height:0;z-index:251648000" o:connectortype="straight"/>
        </w:pict>
      </w:r>
      <w:r>
        <w:rPr>
          <w:noProof/>
          <w:lang w:eastAsia="tr-TR"/>
        </w:rPr>
        <w:pict>
          <v:shape id="_x0000_s1085" type="#_x0000_t32" style="position:absolute;margin-left:384.25pt;margin-top:5.1pt;width:9pt;height:0;z-index:251642880" o:connectortype="straight"/>
        </w:pict>
      </w:r>
      <w:r>
        <w:rPr>
          <w:noProof/>
          <w:lang w:eastAsia="tr-TR"/>
        </w:rPr>
        <w:pict>
          <v:shape id="_x0000_s1086" type="#_x0000_t32" style="position:absolute;margin-left:330.2pt;margin-top:8.85pt;width:9pt;height:0;z-index:251633664" o:connectortype="straight"/>
        </w:pict>
      </w:r>
      <w:r>
        <w:rPr>
          <w:noProof/>
          <w:lang w:eastAsia="tr-TR"/>
        </w:rPr>
        <w:pict>
          <v:shape id="_x0000_s1087" type="#_x0000_t32" style="position:absolute;margin-left:219.2pt;margin-top:5pt;width:9pt;height:.05pt;z-index:251632640" o:connectortype="straight"/>
        </w:pict>
      </w:r>
      <w:r>
        <w:rPr>
          <w:noProof/>
          <w:lang w:eastAsia="tr-TR"/>
        </w:rPr>
        <w:pict>
          <v:shape id="_x0000_s1088" type="#_x0000_t32" style="position:absolute;margin-left:219.2pt;margin-top:9.6pt;width:9pt;height:0;z-index:251622400" o:connectortype="straight"/>
        </w:pict>
      </w:r>
      <w:r>
        <w:rPr>
          <w:noProof/>
          <w:lang w:eastAsia="tr-TR"/>
        </w:rPr>
        <w:pict>
          <v:shape id="_x0000_s1089" type="#_x0000_t32" style="position:absolute;margin-left:144.15pt;margin-top:5.1pt;width:9pt;height:0;z-index:251625472" o:connectortype="straight"/>
        </w:pict>
      </w:r>
      <w:r>
        <w:rPr>
          <w:noProof/>
          <w:lang w:eastAsia="tr-TR"/>
        </w:rPr>
        <w:pict>
          <v:shape id="_x0000_s1090" type="#_x0000_t32" style="position:absolute;margin-left:117.9pt;margin-top:5.1pt;width:9pt;height:0;z-index:251621376" o:connectortype="straight"/>
        </w:pict>
      </w:r>
      <w:r>
        <w:rPr>
          <w:noProof/>
          <w:lang w:eastAsia="tr-TR"/>
        </w:rPr>
        <w:pict>
          <v:shape id="_x0000_s1091" type="#_x0000_t32" style="position:absolute;margin-left:122.4pt;margin-top:-38.4pt;width:.05pt;height:56.25pt;z-index:251614208" o:connectortype="straight"/>
        </w:pict>
      </w:r>
      <w:r>
        <w:rPr>
          <w:noProof/>
          <w:lang w:eastAsia="tr-TR"/>
        </w:rPr>
        <w:pict>
          <v:shape id="_x0000_s1092" type="#_x0000_t32" style="position:absolute;margin-left:497.4pt;margin-top:17.1pt;width:0;height:27pt;z-index:251597824" o:connectortype="straight"/>
        </w:pict>
      </w:r>
      <w:r>
        <w:rPr>
          <w:noProof/>
          <w:lang w:eastAsia="tr-TR"/>
        </w:rPr>
        <w:pict>
          <v:shape id="_x0000_s1093" type="#_x0000_t32" style="position:absolute;margin-left:471.15pt;margin-top:17.1pt;width:0;height:27pt;z-index:251598848" o:connectortype="straight"/>
        </w:pict>
      </w:r>
      <w:r>
        <w:rPr>
          <w:noProof/>
          <w:lang w:eastAsia="tr-TR"/>
        </w:rPr>
        <w:pict>
          <v:shape id="_x0000_s1094" type="#_x0000_t32" style="position:absolute;margin-left:240.9pt;margin-top:17.85pt;width:0;height:27pt;z-index:251602944" o:connectortype="straight"/>
        </w:pict>
      </w:r>
      <w:r>
        <w:rPr>
          <w:noProof/>
          <w:lang w:eastAsia="tr-TR"/>
        </w:rPr>
        <w:pict>
          <v:shape id="_x0000_s1095" type="#_x0000_t32" style="position:absolute;margin-left:263.4pt;margin-top:17.85pt;width:0;height:27pt;z-index:251601920" o:connectortype="straight"/>
        </w:pict>
      </w:r>
      <w:r>
        <w:rPr>
          <w:noProof/>
          <w:lang w:eastAsia="tr-TR"/>
        </w:rPr>
        <w:pict>
          <v:shape id="_x0000_s1096" type="#_x0000_t32" style="position:absolute;margin-left:348.9pt;margin-top:17.85pt;width:0;height:27pt;z-index:251600896" o:connectortype="straight"/>
        </w:pict>
      </w:r>
      <w:r>
        <w:rPr>
          <w:noProof/>
          <w:lang w:eastAsia="tr-TR"/>
        </w:rPr>
        <w:pict>
          <v:shape id="_x0000_s1097" type="#_x0000_t32" style="position:absolute;margin-left:375.9pt;margin-top:18.6pt;width:0;height:27pt;z-index:251599872" o:connectortype="straight"/>
        </w:pict>
      </w:r>
      <w:r>
        <w:rPr>
          <w:noProof/>
          <w:lang w:eastAsia="tr-TR"/>
        </w:rPr>
        <w:pict>
          <v:shape id="_x0000_s1098" type="#_x0000_t32" style="position:absolute;margin-left:162.15pt;margin-top:17.85pt;width:0;height:27pt;z-index:251603968" o:connectortype="straight"/>
        </w:pict>
      </w:r>
      <w:r>
        <w:rPr>
          <w:noProof/>
          <w:lang w:eastAsia="tr-TR"/>
        </w:rPr>
        <w:pict>
          <v:shape id="_x0000_s1099" type="#_x0000_t32" style="position:absolute;margin-left:135.15pt;margin-top:17.85pt;width:0;height:27pt;z-index:251604992" o:connectortype="straight"/>
        </w:pict>
      </w:r>
      <w:r>
        <w:rPr>
          <w:noProof/>
          <w:lang w:eastAsia="tr-TR"/>
        </w:rPr>
        <w:pict>
          <v:shape id="_x0000_s1100" type="#_x0000_t32" style="position:absolute;margin-left:449.4pt;margin-top:44.1pt;width:1in;height:0;z-index:251596800" o:connectortype="straight"/>
        </w:pict>
      </w:r>
      <w:r>
        <w:rPr>
          <w:noProof/>
          <w:lang w:eastAsia="tr-TR"/>
        </w:rPr>
        <w:pict>
          <v:shape id="_x0000_s1101" type="#_x0000_t32" style="position:absolute;margin-left:327.15pt;margin-top:44.1pt;width:1in;height:0;z-index:251595776" o:connectortype="straight"/>
        </w:pict>
      </w:r>
      <w:r>
        <w:rPr>
          <w:noProof/>
          <w:lang w:eastAsia="tr-TR"/>
        </w:rPr>
        <w:pict>
          <v:shape id="_x0000_s1102" type="#_x0000_t32" style="position:absolute;margin-left:215.4pt;margin-top:44.1pt;width:1in;height:0;z-index:251594752" o:connectortype="straight"/>
        </w:pict>
      </w:r>
      <w:r>
        <w:rPr>
          <w:noProof/>
          <w:lang w:eastAsia="tr-TR"/>
        </w:rPr>
        <w:pict>
          <v:shape id="_x0000_s1103" type="#_x0000_t32" style="position:absolute;margin-left:111.9pt;margin-top:44.1pt;width:1in;height:0;z-index:251593728" o:connectortype="straight"/>
        </w:pict>
      </w:r>
      <w:r>
        <w:rPr>
          <w:noProof/>
          <w:lang w:eastAsia="tr-TR"/>
        </w:rPr>
        <w:pict>
          <v:rect id="_x0000_s1104" style="position:absolute;margin-left:7.65pt;margin-top:17.1pt;width:1in;height:46.5pt;z-index:251573248">
            <v:textbox style="mso-next-textbox:#_x0000_s1104">
              <w:txbxContent>
                <w:p w:rsidR="00A13F11" w:rsidRDefault="00A13F11">
                  <w:r>
                    <w:rPr>
                      <w:noProof/>
                      <w:lang w:eastAsia="tr-TR"/>
                    </w:rPr>
                    <w:t>Y        O       B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5" style="position:absolute;margin-left:449.4pt;margin-top:17.1pt;width:1in;height:46.5pt;z-index:251591680">
            <v:textbox style="mso-next-textbox:#_x0000_s1105">
              <w:txbxContent>
                <w:p w:rsidR="00A13F11" w:rsidRDefault="00A13F11" w:rsidP="00357650">
                  <w:r>
                    <w:rPr>
                      <w:noProof/>
                      <w:lang w:eastAsia="tr-TR"/>
                    </w:rPr>
                    <w:t>Y      O         B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6" style="position:absolute;margin-left:327.15pt;margin-top:17.1pt;width:1in;height:46.5pt;z-index:251590656">
            <v:textbox style="mso-next-textbox:#_x0000_s1106">
              <w:txbxContent>
                <w:p w:rsidR="00A13F11" w:rsidRDefault="00A13F11" w:rsidP="00357650">
                  <w:r>
                    <w:rPr>
                      <w:noProof/>
                      <w:lang w:eastAsia="tr-TR"/>
                    </w:rPr>
                    <w:t>Y       O       B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7" style="position:absolute;margin-left:111.9pt;margin-top:17.1pt;width:1in;height:46.5pt;z-index:251588608">
            <v:textbox style="mso-next-textbox:#_x0000_s1107">
              <w:txbxContent>
                <w:p w:rsidR="00A13F11" w:rsidRDefault="00A13F11" w:rsidP="00357650">
                  <w:r>
                    <w:rPr>
                      <w:noProof/>
                      <w:lang w:eastAsia="tr-TR"/>
                    </w:rPr>
                    <w:t xml:space="preserve">Y        O       B  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8" style="position:absolute;margin-left:215.4pt;margin-top:17.1pt;width:1in;height:46.5pt;z-index:251589632">
            <v:textbox style="mso-next-textbox:#_x0000_s1108">
              <w:txbxContent>
                <w:p w:rsidR="00A13F11" w:rsidRDefault="00A13F11" w:rsidP="00357650">
                  <w:r>
                    <w:t>Y         O   B</w:t>
                  </w:r>
                  <w:r w:rsidRPr="00504EF2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9.75pt;height:.75pt;visibility:visible">
                        <v:imagedata r:id="rId4" o:title=""/>
                      </v:shape>
                    </w:pict>
                  </w:r>
                </w:p>
              </w:txbxContent>
            </v:textbox>
          </v:rect>
        </w:pict>
      </w:r>
      <w:r>
        <w:rPr>
          <w:rFonts w:ascii="Hand writing Mutlu" w:hAnsi="Hand writing Mutlu"/>
          <w:sz w:val="24"/>
        </w:rPr>
        <w:tab/>
      </w:r>
    </w:p>
    <w:p w:rsidR="00A13F11" w:rsidRDefault="00A13F11" w:rsidP="00357650">
      <w:pPr>
        <w:tabs>
          <w:tab w:val="left" w:pos="2130"/>
        </w:tabs>
        <w:rPr>
          <w:rFonts w:ascii="Hand writing Mutlu" w:hAnsi="Hand writing Mutlu"/>
          <w:sz w:val="24"/>
        </w:rPr>
      </w:pPr>
    </w:p>
    <w:p w:rsidR="00A13F11" w:rsidRDefault="00A13F11" w:rsidP="00A41BC2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Aşağıdaki basamak tablosundaki boş yerleri doldurunuz.</w:t>
      </w:r>
    </w:p>
    <w:tbl>
      <w:tblPr>
        <w:tblpPr w:leftFromText="141" w:rightFromText="141" w:vertAnchor="text" w:horzAnchor="page" w:tblpX="883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05"/>
        <w:gridCol w:w="1000"/>
        <w:gridCol w:w="924"/>
        <w:gridCol w:w="946"/>
      </w:tblGrid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Sayı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09" type="#_x0000_t32" style="position:absolute;left:0;text-align:left;margin-left:63.15pt;margin-top:16.5pt;width:0;height:0;z-index:25165824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10" type="#_x0000_t32" style="position:absolute;left:0;text-align:left;margin-left:78.9pt;margin-top:9.75pt;width:33.75pt;height:6.75pt;z-index:25165721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11" type="#_x0000_t32" style="position:absolute;left:0;text-align:left;margin-left:14.4pt;margin-top:9.75pt;width:36.05pt;height:6.75pt;flip:x;z-index:251656192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>284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Basamak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Adı 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Yüzler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Onlar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Birler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Basamak 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Değeri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Okunuşu 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tbl>
      <w:tblPr>
        <w:tblpPr w:leftFromText="141" w:rightFromText="141" w:vertAnchor="text" w:horzAnchor="page" w:tblpX="6583" w:tblpY="13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05"/>
        <w:gridCol w:w="1000"/>
        <w:gridCol w:w="924"/>
        <w:gridCol w:w="946"/>
      </w:tblGrid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Sayı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12" type="#_x0000_t32" style="position:absolute;left:0;text-align:left;margin-left:63.15pt;margin-top:16.5pt;width:0;height:0;z-index:25155788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13" type="#_x0000_t32" style="position:absolute;left:0;text-align:left;margin-left:78.9pt;margin-top:9.75pt;width:33.75pt;height:6.75pt;z-index:25155891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14" type="#_x0000_t32" style="position:absolute;left:0;text-align:left;margin-left:14.4pt;margin-top:9.75pt;width:36.05pt;height:6.75pt;flip:x;z-index:251559936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>657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Basamak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Adı 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Yüzler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Onlar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Birler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Basamak 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Değeri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Okunuşu 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A13F11" w:rsidRDefault="00A13F11" w:rsidP="00A41BC2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p w:rsidR="00A13F11" w:rsidRDefault="00A13F11" w:rsidP="008D665C">
      <w:pPr>
        <w:tabs>
          <w:tab w:val="left" w:pos="1530"/>
          <w:tab w:val="left" w:pos="2130"/>
        </w:tabs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ab/>
      </w:r>
      <w:r>
        <w:rPr>
          <w:rFonts w:ascii="Hand writing Mutlu" w:hAnsi="Hand writing Mutlu"/>
          <w:sz w:val="24"/>
        </w:rPr>
        <w:tab/>
      </w:r>
    </w:p>
    <w:p w:rsidR="00A13F11" w:rsidRPr="00357650" w:rsidRDefault="00A13F11" w:rsidP="00A41BC2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br w:type="textWrapping" w:clear="all"/>
      </w:r>
    </w:p>
    <w:tbl>
      <w:tblPr>
        <w:tblpPr w:leftFromText="141" w:rightFromText="141" w:vertAnchor="text" w:horzAnchor="page" w:tblpX="6523" w:tblpY="1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05"/>
        <w:gridCol w:w="1000"/>
        <w:gridCol w:w="924"/>
        <w:gridCol w:w="946"/>
      </w:tblGrid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Sayı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15" type="#_x0000_t32" style="position:absolute;left:0;text-align:left;margin-left:63.15pt;margin-top:16.5pt;width:0;height:0;z-index:25166131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16" type="#_x0000_t32" style="position:absolute;left:0;text-align:left;margin-left:78.9pt;margin-top:9.75pt;width:33.75pt;height:6.75pt;z-index:25166028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17" type="#_x0000_t32" style="position:absolute;left:0;text-align:left;margin-left:14.4pt;margin-top:9.75pt;width:36.05pt;height:6.75pt;flip:x;z-index:251659264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>395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Basamak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Adı 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Yüzler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Onlar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Birler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Basamak 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Değeri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Okunuşu 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tbl>
      <w:tblPr>
        <w:tblpPr w:leftFromText="141" w:rightFromText="141" w:vertAnchor="text" w:horzAnchor="page" w:tblpX="868" w:tblpY="4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05"/>
        <w:gridCol w:w="1000"/>
        <w:gridCol w:w="924"/>
        <w:gridCol w:w="946"/>
      </w:tblGrid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Sayı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18" type="#_x0000_t32" style="position:absolute;left:0;text-align:left;margin-left:63.15pt;margin-top:16.5pt;width:0;height:0;z-index:25166438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19" type="#_x0000_t32" style="position:absolute;left:0;text-align:left;margin-left:78.9pt;margin-top:9.75pt;width:33.75pt;height:6.75pt;z-index:25166336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20" type="#_x0000_t32" style="position:absolute;left:0;text-align:left;margin-left:14.4pt;margin-top:9.75pt;width:36.05pt;height:6.75pt;flip:x;z-index:251662336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>952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Basamak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Adı 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Yüzler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Onlar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Birler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Basamak 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Değeri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Okunuşu 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A13F11" w:rsidRPr="00357650" w:rsidRDefault="00A13F11" w:rsidP="00A41BC2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tbl>
      <w:tblPr>
        <w:tblpPr w:leftFromText="141" w:rightFromText="141" w:vertAnchor="text" w:horzAnchor="page" w:tblpX="883" w:tblpY="266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05"/>
        <w:gridCol w:w="1000"/>
        <w:gridCol w:w="924"/>
        <w:gridCol w:w="946"/>
      </w:tblGrid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Sayı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21" type="#_x0000_t32" style="position:absolute;left:0;text-align:left;margin-left:63.15pt;margin-top:16.5pt;width:0;height:0;z-index:25166540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22" type="#_x0000_t32" style="position:absolute;left:0;text-align:left;margin-left:78.9pt;margin-top:9.75pt;width:33.75pt;height:6.75pt;z-index:25166643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23" type="#_x0000_t32" style="position:absolute;left:0;text-align:left;margin-left:14.4pt;margin-top:9.75pt;width:36.05pt;height:6.75pt;flip:x;z-index:251667456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>286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Basamak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Adı 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Yüzler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Onlar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Birler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Basamak 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Değeri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Okunuşu 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A13F11" w:rsidRDefault="00A13F11" w:rsidP="008D665C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p w:rsidR="00A13F11" w:rsidRDefault="00A13F11" w:rsidP="008D665C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p w:rsidR="00A13F11" w:rsidRDefault="00A13F11" w:rsidP="008D665C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p w:rsidR="00A13F11" w:rsidRDefault="00A13F11" w:rsidP="008D665C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tbl>
      <w:tblPr>
        <w:tblpPr w:leftFromText="141" w:rightFromText="141" w:vertAnchor="text" w:horzAnchor="page" w:tblpX="6403" w:tblpY="8"/>
        <w:tblOverlap w:val="never"/>
        <w:tblW w:w="4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05"/>
        <w:gridCol w:w="1000"/>
        <w:gridCol w:w="924"/>
        <w:gridCol w:w="946"/>
      </w:tblGrid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Sayı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24" type="#_x0000_t32" style="position:absolute;left:0;text-align:left;margin-left:63.15pt;margin-top:16.5pt;width:0;height:0;z-index:25175654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25" type="#_x0000_t32" style="position:absolute;left:0;text-align:left;margin-left:78.9pt;margin-top:9.75pt;width:33.75pt;height:6.75pt;z-index:25175756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26" type="#_x0000_t32" style="position:absolute;left:0;text-align:left;margin-left:14.4pt;margin-top:9.75pt;width:36.05pt;height:6.75pt;flip:x;z-index:251758592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>709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Basamak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Adı 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Yüzler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Onlar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Birler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Bas.  </w:t>
            </w: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Basamak 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Değeri </w:t>
            </w:r>
          </w:p>
        </w:tc>
        <w:tc>
          <w:tcPr>
            <w:tcW w:w="1000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24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946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130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 xml:space="preserve">Okunuşu </w:t>
            </w:r>
          </w:p>
        </w:tc>
        <w:tc>
          <w:tcPr>
            <w:tcW w:w="2870" w:type="dxa"/>
            <w:gridSpan w:val="3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</w:tc>
      </w:tr>
    </w:tbl>
    <w:p w:rsidR="00A13F11" w:rsidRDefault="00A13F11" w:rsidP="008D665C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p w:rsidR="00A13F11" w:rsidRDefault="00A13F11" w:rsidP="008D665C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p w:rsidR="00A13F11" w:rsidRDefault="00A13F11" w:rsidP="008D665C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p w:rsidR="00A13F11" w:rsidRDefault="00A13F11" w:rsidP="008D665C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p w:rsidR="00A13F11" w:rsidRDefault="00A13F11" w:rsidP="008D665C">
      <w:pPr>
        <w:tabs>
          <w:tab w:val="left" w:pos="2130"/>
        </w:tabs>
        <w:jc w:val="center"/>
        <w:rPr>
          <w:rFonts w:ascii="Hand writing Mutlu" w:hAnsi="Hand writing Mutlu"/>
          <w:sz w:val="24"/>
        </w:rPr>
      </w:pPr>
    </w:p>
    <w:p w:rsidR="00A13F11" w:rsidRDefault="00A13F11" w:rsidP="00AF63BA">
      <w:pPr>
        <w:tabs>
          <w:tab w:val="left" w:pos="195"/>
          <w:tab w:val="left" w:pos="2130"/>
        </w:tabs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127" type="#_x0000_t32" style="position:absolute;margin-left:341.4pt;margin-top:3.15pt;width:.75pt;height:183pt;flip:x;z-index:251694080" o:connectortype="straight"/>
        </w:pict>
      </w:r>
      <w:r>
        <w:rPr>
          <w:noProof/>
          <w:lang w:eastAsia="tr-TR"/>
        </w:rPr>
        <w:pict>
          <v:rect id="_x0000_s1128" style="position:absolute;margin-left:225.9pt;margin-top:27.9pt;width:17.25pt;height:17.25pt;z-index:251671552"/>
        </w:pict>
      </w:r>
      <w:r>
        <w:rPr>
          <w:noProof/>
          <w:lang w:eastAsia="tr-TR"/>
        </w:rPr>
        <w:pict>
          <v:rect id="_x0000_s1129" style="position:absolute;margin-left:132.9pt;margin-top:30.15pt;width:16.5pt;height:17.25pt;z-index:251670528"/>
        </w:pict>
      </w:r>
      <w:r>
        <w:rPr>
          <w:noProof/>
          <w:lang w:eastAsia="tr-TR"/>
        </w:rPr>
        <w:pict>
          <v:rect id="_x0000_s1130" style="position:absolute;margin-left:37.65pt;margin-top:30.15pt;width:14.25pt;height:15pt;z-index:251669504"/>
        </w:pict>
      </w:r>
      <w:r>
        <w:rPr>
          <w:noProof/>
          <w:lang w:eastAsia="tr-TR"/>
        </w:rPr>
        <w:pict>
          <v:rect id="_x0000_s1131" style="position:absolute;margin-left:37.65pt;margin-top:30.15pt;width:14.25pt;height:15pt;z-index:251668480"/>
        </w:pict>
      </w:r>
      <w:r>
        <w:rPr>
          <w:rFonts w:ascii="Hand writing Mutlu" w:hAnsi="Hand writing Mutlu"/>
          <w:sz w:val="24"/>
        </w:rPr>
        <w:t>Aşağıda boş bırakılan yerlere gerekli sayıları yazınız.  Aşağıda istenenleri yazınız.</w:t>
      </w:r>
    </w:p>
    <w:tbl>
      <w:tblPr>
        <w:tblpPr w:leftFromText="141" w:rightFromText="141" w:vertAnchor="text" w:horzAnchor="margin" w:tblpXSpec="right" w:tblpY="94"/>
        <w:tblOverlap w:val="never"/>
        <w:tblW w:w="3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23"/>
        <w:gridCol w:w="915"/>
        <w:gridCol w:w="848"/>
        <w:gridCol w:w="7"/>
        <w:gridCol w:w="826"/>
      </w:tblGrid>
      <w:tr w:rsidR="00A13F11" w:rsidRPr="008E6904" w:rsidTr="008E6904">
        <w:tc>
          <w:tcPr>
            <w:tcW w:w="1123" w:type="dxa"/>
            <w:vMerge w:val="restart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Sayı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0"/>
              </w:rPr>
              <w:t xml:space="preserve"> </w:t>
            </w:r>
          </w:p>
        </w:tc>
        <w:tc>
          <w:tcPr>
            <w:tcW w:w="2596" w:type="dxa"/>
            <w:gridSpan w:val="4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>Basamak  Değeri</w:t>
            </w:r>
            <w:r>
              <w:rPr>
                <w:noProof/>
                <w:lang w:eastAsia="tr-TR"/>
              </w:rPr>
              <w:pict>
                <v:shape id="_x0000_s1132" type="#_x0000_t32" style="position:absolute;left:0;text-align:left;margin-left:63.15pt;margin-top:16.5pt;width:0;height:0;z-index:251560960;mso-position-horizontal-relative:text;mso-position-vertical-relative:text" o:connectortype="straight"/>
              </w:pict>
            </w:r>
          </w:p>
        </w:tc>
      </w:tr>
      <w:tr w:rsidR="00A13F11" w:rsidRPr="008E6904" w:rsidTr="008E6904">
        <w:tc>
          <w:tcPr>
            <w:tcW w:w="1123" w:type="dxa"/>
            <w:vMerge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915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>Yüzler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 xml:space="preserve">Bas.  </w:t>
            </w:r>
          </w:p>
        </w:tc>
        <w:tc>
          <w:tcPr>
            <w:tcW w:w="848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>Onlar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 xml:space="preserve">Bas.  </w:t>
            </w:r>
          </w:p>
        </w:tc>
        <w:tc>
          <w:tcPr>
            <w:tcW w:w="833" w:type="dxa"/>
            <w:gridSpan w:val="2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>Birler</w:t>
            </w:r>
          </w:p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 xml:space="preserve">Bas.  </w:t>
            </w:r>
          </w:p>
        </w:tc>
      </w:tr>
      <w:tr w:rsidR="00A13F11" w:rsidRPr="008E6904" w:rsidTr="008E6904">
        <w:tc>
          <w:tcPr>
            <w:tcW w:w="1123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>861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33" w:type="dxa"/>
            <w:gridSpan w:val="2"/>
            <w:tcBorders>
              <w:lef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</w:tr>
      <w:tr w:rsidR="00A13F11" w:rsidRPr="008E6904" w:rsidTr="008E6904">
        <w:tc>
          <w:tcPr>
            <w:tcW w:w="1123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>743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</w:tr>
      <w:tr w:rsidR="00A13F11" w:rsidRPr="008E6904" w:rsidTr="008E6904">
        <w:tc>
          <w:tcPr>
            <w:tcW w:w="1123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>364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</w:tr>
      <w:tr w:rsidR="00A13F11" w:rsidRPr="008E6904" w:rsidTr="008E6904">
        <w:tc>
          <w:tcPr>
            <w:tcW w:w="1123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>879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</w:tr>
      <w:tr w:rsidR="00A13F11" w:rsidRPr="008E6904" w:rsidTr="008E6904">
        <w:tc>
          <w:tcPr>
            <w:tcW w:w="1123" w:type="dxa"/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  <w:r w:rsidRPr="008E6904">
              <w:rPr>
                <w:rFonts w:ascii="Hand writing Mutlu" w:hAnsi="Hand writing Mutlu"/>
                <w:sz w:val="20"/>
              </w:rPr>
              <w:t>682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A13F11" w:rsidRPr="008E6904" w:rsidRDefault="00A13F11" w:rsidP="008E6904">
            <w:pPr>
              <w:tabs>
                <w:tab w:val="left" w:pos="2130"/>
              </w:tabs>
              <w:spacing w:after="0" w:line="240" w:lineRule="auto"/>
              <w:jc w:val="center"/>
              <w:rPr>
                <w:rFonts w:ascii="Hand writing Mutlu" w:hAnsi="Hand writing Mutlu"/>
                <w:sz w:val="20"/>
              </w:rPr>
            </w:pPr>
          </w:p>
        </w:tc>
      </w:tr>
    </w:tbl>
    <w:p w:rsidR="00A13F11" w:rsidRDefault="00A13F11" w:rsidP="00207700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 765=     yüzlük           onluk           birlik</w:t>
      </w:r>
    </w:p>
    <w:p w:rsidR="00A13F11" w:rsidRDefault="00A13F11" w:rsidP="00207700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rect id="_x0000_s1133" style="position:absolute;margin-left:228.9pt;margin-top:1.65pt;width:14.25pt;height:14.25pt;z-index:251687936"/>
        </w:pict>
      </w:r>
      <w:r>
        <w:rPr>
          <w:noProof/>
          <w:lang w:eastAsia="tr-TR"/>
        </w:rPr>
        <w:pict>
          <v:rect id="_x0000_s1134" style="position:absolute;margin-left:137.4pt;margin-top:1.65pt;width:13.5pt;height:12.75pt;z-index:251680768"/>
        </w:pict>
      </w:r>
      <w:r>
        <w:rPr>
          <w:noProof/>
          <w:lang w:eastAsia="tr-TR"/>
        </w:rPr>
        <w:pict>
          <v:rect id="_x0000_s1135" style="position:absolute;margin-left:37.65pt;margin-top:18.15pt;width:15.75pt;height:15.75pt;z-index:251673600"/>
        </w:pict>
      </w:r>
      <w:r>
        <w:rPr>
          <w:noProof/>
          <w:lang w:eastAsia="tr-TR"/>
        </w:rPr>
        <w:pict>
          <v:rect id="_x0000_s1136" style="position:absolute;margin-left:37.65pt;margin-top:.9pt;width:14.25pt;height:13.5pt;z-index:251672576"/>
        </w:pict>
      </w:r>
      <w:r>
        <w:rPr>
          <w:rFonts w:ascii="Hand writing Mutlu" w:hAnsi="Hand writing Mutlu"/>
          <w:sz w:val="24"/>
        </w:rPr>
        <w:t>147=     yüzlük           onluk           birlik</w:t>
      </w:r>
    </w:p>
    <w:p w:rsidR="00A13F11" w:rsidRDefault="00A13F11" w:rsidP="00207700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rect id="_x0000_s1137" style="position:absolute;margin-left:228.9pt;margin-top:2.4pt;width:14.25pt;height:12.75pt;z-index:251683840"/>
        </w:pict>
      </w:r>
      <w:r>
        <w:rPr>
          <w:noProof/>
          <w:lang w:eastAsia="tr-TR"/>
        </w:rPr>
        <w:pict>
          <v:rect id="_x0000_s1138" style="position:absolute;margin-left:133.65pt;margin-top:.9pt;width:17.25pt;height:14.25pt;z-index:251688960"/>
        </w:pict>
      </w:r>
      <w:r>
        <w:rPr>
          <w:rFonts w:ascii="Hand writing Mutlu" w:hAnsi="Hand writing Mutlu"/>
          <w:sz w:val="24"/>
        </w:rPr>
        <w:t>395=     yüzlük           onluk           birlik</w:t>
      </w:r>
    </w:p>
    <w:p w:rsidR="00A13F11" w:rsidRDefault="00A13F11" w:rsidP="00207700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rect id="_x0000_s1139" style="position:absolute;margin-left:228.9pt;margin-top:16.65pt;width:16.5pt;height:14.25pt;z-index:251685888"/>
        </w:pict>
      </w:r>
      <w:r>
        <w:rPr>
          <w:noProof/>
          <w:lang w:eastAsia="tr-TR"/>
        </w:rPr>
        <w:pict>
          <v:rect id="_x0000_s1140" style="position:absolute;margin-left:228.9pt;margin-top:.15pt;width:14.25pt;height:10.5pt;z-index:251679744"/>
        </w:pict>
      </w:r>
      <w:r>
        <w:rPr>
          <w:noProof/>
          <w:lang w:eastAsia="tr-TR"/>
        </w:rPr>
        <w:pict>
          <v:rect id="_x0000_s1141" style="position:absolute;margin-left:132.9pt;margin-top:.9pt;width:17.25pt;height:15.75pt;z-index:251682816"/>
        </w:pict>
      </w:r>
      <w:r>
        <w:rPr>
          <w:noProof/>
          <w:lang w:eastAsia="tr-TR"/>
        </w:rPr>
        <w:pict>
          <v:rect id="_x0000_s1142" style="position:absolute;margin-left:37.65pt;margin-top:.15pt;width:18pt;height:16.5pt;z-index:251676672"/>
        </w:pict>
      </w:r>
      <w:r>
        <w:rPr>
          <w:rFonts w:ascii="Hand writing Mutlu" w:hAnsi="Hand writing Mutlu"/>
          <w:sz w:val="24"/>
        </w:rPr>
        <w:t>483=     yüzlük           onluk           birlik</w:t>
      </w:r>
    </w:p>
    <w:p w:rsidR="00A13F11" w:rsidRDefault="00A13F11" w:rsidP="00207700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rect id="_x0000_s1143" style="position:absolute;margin-left:228.9pt;margin-top:18.2pt;width:15.75pt;height:15.75pt;z-index:251691008"/>
        </w:pict>
      </w:r>
      <w:r>
        <w:rPr>
          <w:noProof/>
          <w:lang w:eastAsia="tr-TR"/>
        </w:rPr>
        <w:pict>
          <v:rect id="_x0000_s1144" style="position:absolute;margin-left:137.4pt;margin-top:3.95pt;width:15.75pt;height:12pt;z-index:251681792"/>
        </w:pict>
      </w:r>
      <w:r>
        <w:rPr>
          <w:noProof/>
          <w:lang w:eastAsia="tr-TR"/>
        </w:rPr>
        <w:pict>
          <v:rect id="_x0000_s1145" style="position:absolute;margin-left:39.9pt;margin-top:3.95pt;width:15.75pt;height:15.75pt;z-index:251674624"/>
        </w:pict>
      </w:r>
      <w:r>
        <w:rPr>
          <w:rFonts w:ascii="Hand writing Mutlu" w:hAnsi="Hand writing Mutlu"/>
          <w:sz w:val="24"/>
        </w:rPr>
        <w:t>405=     yüzlük           onluk           birlik</w:t>
      </w:r>
    </w:p>
    <w:p w:rsidR="00A13F11" w:rsidRDefault="00A13F11" w:rsidP="00207700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rect id="_x0000_s1146" style="position:absolute;margin-left:133.65pt;margin-top:.95pt;width:17.25pt;height:14.25pt;z-index:251689984"/>
        </w:pict>
      </w:r>
      <w:r>
        <w:rPr>
          <w:noProof/>
          <w:lang w:eastAsia="tr-TR"/>
        </w:rPr>
        <w:pict>
          <v:rect id="_x0000_s1147" style="position:absolute;margin-left:36.15pt;margin-top:4.7pt;width:15.75pt;height:13.5pt;z-index:251677696"/>
        </w:pict>
      </w:r>
      <w:r>
        <w:rPr>
          <w:rFonts w:ascii="Hand writing Mutlu" w:hAnsi="Hand writing Mutlu"/>
          <w:sz w:val="24"/>
        </w:rPr>
        <w:t>963=     yüzlük           onluk           birlik</w:t>
      </w:r>
    </w:p>
    <w:p w:rsidR="00A13F11" w:rsidRDefault="00A13F11" w:rsidP="00207700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rect id="_x0000_s1148" style="position:absolute;margin-left:228.9pt;margin-top:3.2pt;width:16.5pt;height:14.25pt;z-index:251692032"/>
        </w:pict>
      </w:r>
      <w:r>
        <w:rPr>
          <w:noProof/>
          <w:lang w:eastAsia="tr-TR"/>
        </w:rPr>
        <w:pict>
          <v:rect id="_x0000_s1149" style="position:absolute;margin-left:135.15pt;margin-top:3.2pt;width:15.75pt;height:12.75pt;z-index:251686912"/>
        </w:pict>
      </w:r>
      <w:r>
        <w:rPr>
          <w:noProof/>
          <w:lang w:eastAsia="tr-TR"/>
        </w:rPr>
        <w:pict>
          <v:rect id="_x0000_s1150" style="position:absolute;margin-left:38.4pt;margin-top:3.2pt;width:15pt;height:14.25pt;z-index:251675648"/>
        </w:pict>
      </w:r>
      <w:r>
        <w:rPr>
          <w:rFonts w:ascii="Hand writing Mutlu" w:hAnsi="Hand writing Mutlu"/>
          <w:sz w:val="24"/>
        </w:rPr>
        <w:t>258=     yüzlük           onluk           birlik</w:t>
      </w:r>
    </w:p>
    <w:p w:rsidR="00A13F11" w:rsidRDefault="00A13F11" w:rsidP="00207700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rect id="_x0000_s1151" style="position:absolute;margin-left:225.9pt;margin-top:4.75pt;width:17.25pt;height:13.5pt;z-index:251693056"/>
        </w:pict>
      </w:r>
      <w:r>
        <w:rPr>
          <w:noProof/>
          <w:lang w:eastAsia="tr-TR"/>
        </w:rPr>
        <w:pict>
          <v:rect id="_x0000_s1152" style="position:absolute;margin-left:133.65pt;margin-top:4.75pt;width:15.75pt;height:12.75pt;z-index:251684864"/>
        </w:pict>
      </w:r>
      <w:r>
        <w:rPr>
          <w:noProof/>
          <w:lang w:eastAsia="tr-TR"/>
        </w:rPr>
        <w:pict>
          <v:rect id="_x0000_s1153" style="position:absolute;margin-left:37.65pt;margin-top:4.75pt;width:15.75pt;height:13.5pt;z-index:251678720"/>
        </w:pict>
      </w:r>
      <w:r>
        <w:rPr>
          <w:rFonts w:ascii="Hand writing Mutlu" w:hAnsi="Hand writing Mutlu"/>
          <w:sz w:val="24"/>
        </w:rPr>
        <w:t>546=     yüzlük           onluk           birlik</w:t>
      </w:r>
    </w:p>
    <w:p w:rsidR="00A13F11" w:rsidRDefault="00A13F11" w:rsidP="00207700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</w:p>
    <w:p w:rsidR="00A13F11" w:rsidRDefault="00A13F11" w:rsidP="00F16371">
      <w:pPr>
        <w:tabs>
          <w:tab w:val="left" w:pos="195"/>
          <w:tab w:val="left" w:pos="2130"/>
        </w:tabs>
        <w:spacing w:after="0" w:line="240" w:lineRule="auto"/>
        <w:jc w:val="center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Aşağıda verilen sayıların basamaklarını ve basamak değerlerini yazınız.</w:t>
      </w:r>
    </w:p>
    <w:p w:rsidR="00A13F11" w:rsidRDefault="00A13F11" w:rsidP="00F16371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154" type="#_x0000_t32" style="position:absolute;margin-left:268.65pt;margin-top:1.8pt;width:0;height:143.25pt;z-index:25170124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155" type="#_x0000_t32" style="position:absolute;margin-left:291.9pt;margin-top:16.8pt;width:0;height:29.25pt;z-index:251703296" o:connectortype="straight"/>
        </w:pict>
      </w:r>
      <w:r>
        <w:rPr>
          <w:noProof/>
          <w:lang w:eastAsia="tr-TR"/>
        </w:rPr>
        <w:pict>
          <v:shape id="_x0000_s1156" type="#_x0000_t32" style="position:absolute;margin-left:300.15pt;margin-top:16.8pt;width:0;height:15.75pt;z-index:251702272" o:connectortype="straight"/>
        </w:pict>
      </w:r>
      <w:r>
        <w:rPr>
          <w:noProof/>
          <w:lang w:eastAsia="tr-TR"/>
        </w:rPr>
        <w:pict>
          <v:shape id="_x0000_s1157" type="#_x0000_t32" style="position:absolute;margin-left:3.9pt;margin-top:56.55pt;width:36pt;height:0;z-index:2517002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58" type="#_x0000_t32" style="position:absolute;margin-left:12.15pt;margin-top:46.05pt;width:34.5pt;height:0;z-index:2516992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59" type="#_x0000_t32" style="position:absolute;margin-left:3.9pt;margin-top:16.8pt;width:0;height:39.75pt;z-index:251698176" o:connectortype="straight"/>
        </w:pict>
      </w:r>
      <w:r>
        <w:rPr>
          <w:noProof/>
          <w:lang w:eastAsia="tr-TR"/>
        </w:rPr>
        <w:pict>
          <v:shape id="_x0000_s1160" type="#_x0000_t32" style="position:absolute;margin-left:12.15pt;margin-top:16.8pt;width:0;height:29.25pt;z-index:251697152" o:connectortype="straight"/>
        </w:pict>
      </w:r>
      <w:r>
        <w:rPr>
          <w:noProof/>
          <w:lang w:eastAsia="tr-TR"/>
        </w:rPr>
        <w:pict>
          <v:shape id="_x0000_s1161" type="#_x0000_t32" style="position:absolute;margin-left:21.9pt;margin-top:16.8pt;width:0;height:15.75pt;z-index:251696128" o:connectortype="straight"/>
        </w:pict>
      </w:r>
      <w:r>
        <w:rPr>
          <w:noProof/>
          <w:lang w:eastAsia="tr-TR"/>
        </w:rPr>
        <w:pict>
          <v:shape id="_x0000_s1162" type="#_x0000_t32" style="position:absolute;margin-left:21.9pt;margin-top:32.55pt;width:24.75pt;height:0;z-index:251695104" o:connectortype="straight">
            <v:stroke endarrow="block"/>
          </v:shape>
        </w:pict>
      </w:r>
      <w:r>
        <w:rPr>
          <w:rFonts w:ascii="Hand writing Mutlu" w:hAnsi="Hand writing Mutlu"/>
          <w:sz w:val="24"/>
        </w:rPr>
        <w:t xml:space="preserve">234     basamak adı       basamak değeri     593     basamak adı       basamak değeri   </w:t>
      </w:r>
    </w:p>
    <w:p w:rsidR="00A13F11" w:rsidRDefault="00A13F11" w:rsidP="00F16371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163" type="#_x0000_t32" style="position:absolute;margin-left:300.15pt;margin-top:13.8pt;width:21.75pt;height:0;z-index:251705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64" type="#_x0000_t32" style="position:absolute;margin-left:284.4pt;margin-top:3.3pt;width:.75pt;height:39pt;flip:x;z-index:251704320" o:connectortype="straight"/>
        </w:pict>
      </w:r>
    </w:p>
    <w:p w:rsidR="00A13F11" w:rsidRDefault="00A13F11" w:rsidP="00F16371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165" type="#_x0000_t32" style="position:absolute;margin-left:291.9pt;margin-top:8.55pt;width:25.5pt;height:0;z-index:251706368" o:connectortype="straight">
            <v:stroke endarrow="block"/>
          </v:shape>
        </w:pict>
      </w:r>
    </w:p>
    <w:p w:rsidR="00A13F11" w:rsidRDefault="00A13F11" w:rsidP="00F16371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166" type="#_x0000_t32" style="position:absolute;margin-left:284.4pt;margin-top:4.85pt;width:33pt;height:0;z-index:251707392" o:connectortype="straight">
            <v:stroke endarrow="block"/>
          </v:shape>
        </w:pict>
      </w:r>
    </w:p>
    <w:p w:rsidR="00A13F11" w:rsidRDefault="00A13F11" w:rsidP="00F16371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167" type="#_x0000_t32" style="position:absolute;margin-left:285.15pt;margin-top:60.35pt;width:36.75pt;height:0;z-index:251719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68" type="#_x0000_t32" style="position:absolute;margin-left:291.9pt;margin-top:46.85pt;width:30pt;height:0;z-index:251718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69" type="#_x0000_t32" style="position:absolute;margin-left:300.15pt;margin-top:36.35pt;width:21.75pt;height:0;z-index:251717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70" type="#_x0000_t32" style="position:absolute;margin-left:284.4pt;margin-top:20.6pt;width:0;height:39.75pt;z-index:251716608" o:connectortype="straight"/>
        </w:pict>
      </w:r>
      <w:r>
        <w:rPr>
          <w:noProof/>
          <w:lang w:eastAsia="tr-TR"/>
        </w:rPr>
        <w:pict>
          <v:shape id="_x0000_s1171" type="#_x0000_t32" style="position:absolute;margin-left:291.9pt;margin-top:20.6pt;width:0;height:26.25pt;z-index:251715584" o:connectortype="straight"/>
        </w:pict>
      </w:r>
      <w:r>
        <w:rPr>
          <w:noProof/>
          <w:lang w:eastAsia="tr-TR"/>
        </w:rPr>
        <w:pict>
          <v:shape id="_x0000_s1172" type="#_x0000_t32" style="position:absolute;margin-left:300.15pt;margin-top:20.6pt;width:0;height:15.75pt;z-index:251714560" o:connectortype="straight"/>
        </w:pict>
      </w:r>
      <w:r>
        <w:rPr>
          <w:noProof/>
          <w:lang w:eastAsia="tr-TR"/>
        </w:rPr>
        <w:pict>
          <v:shape id="_x0000_s1173" type="#_x0000_t32" style="position:absolute;margin-left:3.9pt;margin-top:60.35pt;width:36pt;height:0;z-index:251713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74" type="#_x0000_t32" style="position:absolute;margin-left:12.15pt;margin-top:46.85pt;width:27.75pt;height:0;z-index:2517125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75" type="#_x0000_t32" style="position:absolute;margin-left:21.9pt;margin-top:36.35pt;width:24.75pt;height:0;z-index:251711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76" type="#_x0000_t32" style="position:absolute;margin-left:3.9pt;margin-top:20.6pt;width:0;height:39.75pt;z-index:251710464" o:connectortype="straight"/>
        </w:pict>
      </w:r>
      <w:r>
        <w:rPr>
          <w:noProof/>
          <w:lang w:eastAsia="tr-TR"/>
        </w:rPr>
        <w:pict>
          <v:shape id="_x0000_s1177" type="#_x0000_t32" style="position:absolute;margin-left:12.15pt;margin-top:20.6pt;width:0;height:26.25pt;z-index:251709440" o:connectortype="straight"/>
        </w:pict>
      </w:r>
      <w:r>
        <w:rPr>
          <w:noProof/>
          <w:lang w:eastAsia="tr-TR"/>
        </w:rPr>
        <w:pict>
          <v:shape id="_x0000_s1178" type="#_x0000_t32" style="position:absolute;margin-left:21.9pt;margin-top:20.6pt;width:0;height:15.75pt;z-index:251708416" o:connectortype="straight"/>
        </w:pict>
      </w:r>
      <w:r>
        <w:rPr>
          <w:rFonts w:ascii="Hand writing Mutlu" w:hAnsi="Hand writing Mutlu"/>
          <w:sz w:val="24"/>
        </w:rPr>
        <w:t xml:space="preserve">428     basamak adı       basamak değeri     124   basamak adı       basamak değeri  </w:t>
      </w:r>
    </w:p>
    <w:p w:rsidR="00A13F11" w:rsidRDefault="00A13F11" w:rsidP="00F16371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</w:p>
    <w:p w:rsidR="00A13F11" w:rsidRDefault="00A13F11" w:rsidP="00F16371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</w:p>
    <w:p w:rsidR="00A13F11" w:rsidRDefault="00A13F11" w:rsidP="00F16371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</w:p>
    <w:p w:rsidR="00A13F11" w:rsidRDefault="00A13F11" w:rsidP="00B45B1D">
      <w:pPr>
        <w:tabs>
          <w:tab w:val="left" w:pos="195"/>
          <w:tab w:val="left" w:pos="2130"/>
        </w:tabs>
        <w:spacing w:after="0" w:line="240" w:lineRule="auto"/>
        <w:jc w:val="center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Karışık verilen basamaklara göre sayıyı yazınız.</w:t>
      </w:r>
    </w:p>
    <w:p w:rsidR="00A13F11" w:rsidRDefault="00A13F11" w:rsidP="00B45B1D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179" type="#_x0000_t32" style="position:absolute;margin-left:268.65pt;margin-top:7.95pt;width:0;height:82.5pt;z-index:251720704" o:connectortype="straight">
            <v:stroke startarrow="block" endarrow="block"/>
          </v:shape>
        </w:pict>
      </w:r>
      <w:r>
        <w:rPr>
          <w:rFonts w:ascii="Hand writing Mutlu" w:hAnsi="Hand writing Mutlu"/>
          <w:sz w:val="24"/>
        </w:rPr>
        <w:t>5 yüzlük  8 birlik  6 onluk =                   7 birlik    5 yüzlük   3 onluk=</w:t>
      </w:r>
    </w:p>
    <w:p w:rsidR="00A13F11" w:rsidRDefault="00A13F11" w:rsidP="00B45B1D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9 yüzlük   6 birlik    1 onluk=                 9 yüzlük   6 birlik    1 onluk=</w:t>
      </w:r>
    </w:p>
    <w:p w:rsidR="00A13F11" w:rsidRDefault="00A13F11" w:rsidP="00B45B1D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4 birlik   0 onluk    8yüzlük=                 4 yüzlük    2 onluk   9 birlik=</w:t>
      </w:r>
    </w:p>
    <w:p w:rsidR="00A13F11" w:rsidRDefault="00A13F11" w:rsidP="00B45B1D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 onluk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 birlik  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 yüzlük=528           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. yüzlük 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.birlik 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>.. onluk=976</w:t>
      </w:r>
    </w:p>
    <w:p w:rsidR="00A13F11" w:rsidRDefault="00A13F11" w:rsidP="00B45B1D">
      <w:pPr>
        <w:tabs>
          <w:tab w:val="left" w:pos="195"/>
          <w:tab w:val="left" w:pos="2130"/>
        </w:tabs>
        <w:spacing w:after="0" w:line="240" w:lineRule="auto"/>
        <w:rPr>
          <w:rFonts w:ascii="Hand writing Mutlu" w:hAnsi="Hand writing Mutlu"/>
          <w:sz w:val="24"/>
        </w:rPr>
      </w:pP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.yüzlük  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. birlik   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. onluk=804       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. yüzlük  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 xml:space="preserve">. birlik    </w:t>
      </w:r>
      <w:r>
        <w:rPr>
          <w:rFonts w:ascii="Times New Roman" w:hAnsi="Times New Roman"/>
          <w:sz w:val="24"/>
        </w:rPr>
        <w:t>…</w:t>
      </w:r>
      <w:r>
        <w:rPr>
          <w:rFonts w:ascii="Hand writing Mutlu" w:hAnsi="Hand writing Mutlu"/>
          <w:sz w:val="24"/>
        </w:rPr>
        <w:t>. onluk=286</w:t>
      </w:r>
    </w:p>
    <w:tbl>
      <w:tblPr>
        <w:tblpPr w:leftFromText="141" w:rightFromText="141" w:vertAnchor="text" w:horzAnchor="page" w:tblpX="898" w:tblpY="8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09"/>
        <w:gridCol w:w="567"/>
      </w:tblGrid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</w:t>
            </w:r>
          </w:p>
        </w:tc>
        <w:tc>
          <w:tcPr>
            <w:tcW w:w="567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</w:t>
            </w:r>
          </w:p>
        </w:tc>
      </w:tr>
      <w:tr w:rsidR="00A13F11" w:rsidRPr="008E6904" w:rsidTr="008E6904">
        <w:trPr>
          <w:trHeight w:val="1509"/>
        </w:trPr>
        <w:tc>
          <w:tcPr>
            <w:tcW w:w="1951" w:type="dxa"/>
            <w:gridSpan w:val="3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80" type="#_x0000_t32" style="position:absolute;margin-left:58.65pt;margin-top:1.2pt;width:1.5pt;height:71.25pt;flip:x;z-index:25172275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81" type="#_x0000_t32" style="position:absolute;margin-left:30.15pt;margin-top:1.2pt;width:0;height:71.25pt;z-index:251721728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 xml:space="preserve"> 6    4     3</w:t>
            </w:r>
          </w:p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82" type="#_x0000_t32" style="position:absolute;margin-left:-4.35pt;margin-top:24.45pt;width:9.75pt;height:0;z-index:251725824" o:connectortype="straight"/>
              </w:pict>
            </w:r>
            <w:r>
              <w:rPr>
                <w:noProof/>
                <w:lang w:eastAsia="tr-TR"/>
              </w:rPr>
              <w:pict>
                <v:shape id="_x0000_s1183" type="#_x0000_t32" style="position:absolute;margin-left:.15pt;margin-top:19.9pt;width:.05pt;height:10.55pt;flip:y;z-index:251724800" o:connectortype="straight"/>
              </w:pict>
            </w:r>
            <w:r>
              <w:rPr>
                <w:noProof/>
                <w:lang w:eastAsia="tr-TR"/>
              </w:rPr>
              <w:pict>
                <v:shape id="_x0000_s1184" type="#_x0000_t32" style="position:absolute;margin-left:.15pt;margin-top:30.5pt;width:79.5pt;height:0;z-index:251723776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 xml:space="preserve"> 1     4    4</w:t>
            </w:r>
          </w:p>
        </w:tc>
      </w:tr>
    </w:tbl>
    <w:p w:rsidR="00A13F11" w:rsidRDefault="00A13F11" w:rsidP="00A3206A">
      <w:pPr>
        <w:tabs>
          <w:tab w:val="left" w:pos="195"/>
          <w:tab w:val="left" w:pos="2130"/>
        </w:tabs>
        <w:spacing w:after="0" w:line="240" w:lineRule="auto"/>
        <w:jc w:val="center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>Aşağıdaki toplama işlemlerini yapınız.</w:t>
      </w:r>
    </w:p>
    <w:tbl>
      <w:tblPr>
        <w:tblpPr w:leftFromText="141" w:rightFromText="141" w:vertAnchor="text" w:horzAnchor="page" w:tblpX="3328" w:tblpY="5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09"/>
        <w:gridCol w:w="567"/>
      </w:tblGrid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</w:t>
            </w:r>
          </w:p>
        </w:tc>
        <w:tc>
          <w:tcPr>
            <w:tcW w:w="567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</w:t>
            </w:r>
          </w:p>
        </w:tc>
      </w:tr>
      <w:tr w:rsidR="00A13F11" w:rsidRPr="008E6904" w:rsidTr="008E6904">
        <w:trPr>
          <w:trHeight w:val="1509"/>
        </w:trPr>
        <w:tc>
          <w:tcPr>
            <w:tcW w:w="1951" w:type="dxa"/>
            <w:gridSpan w:val="3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85" type="#_x0000_t32" style="position:absolute;margin-left:58.65pt;margin-top:1.2pt;width:1.5pt;height:71.25pt;flip:x;z-index:25172684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86" type="#_x0000_t32" style="position:absolute;margin-left:30.15pt;margin-top:1.2pt;width:0;height:71.25pt;z-index:251727872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 xml:space="preserve"> 5    6     8</w:t>
            </w:r>
          </w:p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87" type="#_x0000_t32" style="position:absolute;margin-left:-4.35pt;margin-top:24.45pt;width:9.75pt;height:0;z-index:251728896" o:connectortype="straight"/>
              </w:pict>
            </w:r>
            <w:r>
              <w:rPr>
                <w:noProof/>
                <w:lang w:eastAsia="tr-TR"/>
              </w:rPr>
              <w:pict>
                <v:shape id="_x0000_s1188" type="#_x0000_t32" style="position:absolute;margin-left:.15pt;margin-top:19.9pt;width:.05pt;height:10.55pt;flip:y;z-index:251729920" o:connectortype="straight"/>
              </w:pict>
            </w:r>
            <w:r>
              <w:rPr>
                <w:noProof/>
                <w:lang w:eastAsia="tr-TR"/>
              </w:rPr>
              <w:pict>
                <v:shape id="_x0000_s1189" type="#_x0000_t32" style="position:absolute;margin-left:.15pt;margin-top:30.5pt;width:79.5pt;height:0;z-index:251730944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 xml:space="preserve"> 3    2    1</w:t>
            </w:r>
          </w:p>
        </w:tc>
      </w:tr>
    </w:tbl>
    <w:p w:rsidR="00A13F11" w:rsidRPr="00481F5D" w:rsidRDefault="00A13F11" w:rsidP="00481F5D">
      <w:pPr>
        <w:rPr>
          <w:rFonts w:ascii="Hand writing Mutlu" w:hAnsi="Hand writing Mutlu"/>
          <w:sz w:val="24"/>
        </w:rPr>
      </w:pPr>
    </w:p>
    <w:tbl>
      <w:tblPr>
        <w:tblpPr w:leftFromText="141" w:rightFromText="141" w:vertAnchor="text" w:horzAnchor="page" w:tblpX="5743" w:tblpY="-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09"/>
        <w:gridCol w:w="567"/>
      </w:tblGrid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</w:t>
            </w:r>
          </w:p>
        </w:tc>
        <w:tc>
          <w:tcPr>
            <w:tcW w:w="567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</w:t>
            </w:r>
          </w:p>
        </w:tc>
      </w:tr>
      <w:tr w:rsidR="00A13F11" w:rsidRPr="008E6904" w:rsidTr="008E6904">
        <w:trPr>
          <w:trHeight w:val="1509"/>
        </w:trPr>
        <w:tc>
          <w:tcPr>
            <w:tcW w:w="1951" w:type="dxa"/>
            <w:gridSpan w:val="3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90" type="#_x0000_t32" style="position:absolute;margin-left:58.65pt;margin-top:1.2pt;width:1.5pt;height:71.25pt;flip:x;z-index:25156198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91" type="#_x0000_t32" style="position:absolute;margin-left:30.15pt;margin-top:1.2pt;width:0;height:71.25pt;z-index:251563008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 xml:space="preserve"> 2    7     1</w:t>
            </w:r>
          </w:p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92" type="#_x0000_t32" style="position:absolute;margin-left:-4.35pt;margin-top:24.45pt;width:9.75pt;height:0;z-index:251564032" o:connectortype="straight"/>
              </w:pict>
            </w:r>
            <w:r>
              <w:rPr>
                <w:noProof/>
                <w:lang w:eastAsia="tr-TR"/>
              </w:rPr>
              <w:pict>
                <v:shape id="_x0000_s1193" type="#_x0000_t32" style="position:absolute;margin-left:.15pt;margin-top:19.9pt;width:.05pt;height:10.55pt;flip:y;z-index:251565056" o:connectortype="straight"/>
              </w:pict>
            </w:r>
            <w:r>
              <w:rPr>
                <w:noProof/>
                <w:lang w:eastAsia="tr-TR"/>
              </w:rPr>
              <w:pict>
                <v:shape id="_x0000_s1194" type="#_x0000_t32" style="position:absolute;margin-left:.15pt;margin-top:30.5pt;width:79.5pt;height:0;z-index:251566080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 xml:space="preserve"> 5    2     6</w:t>
            </w:r>
          </w:p>
        </w:tc>
      </w:tr>
    </w:tbl>
    <w:tbl>
      <w:tblPr>
        <w:tblpPr w:leftFromText="141" w:rightFromText="141" w:vertAnchor="text" w:horzAnchor="page" w:tblpX="8278" w:tblpY="1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09"/>
        <w:gridCol w:w="567"/>
      </w:tblGrid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Y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O</w:t>
            </w:r>
          </w:p>
        </w:tc>
        <w:tc>
          <w:tcPr>
            <w:tcW w:w="567" w:type="dxa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B</w:t>
            </w:r>
          </w:p>
        </w:tc>
      </w:tr>
      <w:tr w:rsidR="00A13F11" w:rsidRPr="008E6904" w:rsidTr="008E6904">
        <w:trPr>
          <w:trHeight w:val="1509"/>
        </w:trPr>
        <w:tc>
          <w:tcPr>
            <w:tcW w:w="1951" w:type="dxa"/>
            <w:gridSpan w:val="3"/>
          </w:tcPr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95" type="#_x0000_t32" style="position:absolute;margin-left:58.65pt;margin-top:1.2pt;width:1.5pt;height:71.25pt;flip:x;z-index:25156710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196" type="#_x0000_t32" style="position:absolute;margin-left:30.15pt;margin-top:1.2pt;width:0;height:71.25pt;z-index:251568128;mso-position-horizontal-relative:text;mso-position-vertical-relative:text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 xml:space="preserve"> 4    2     7</w:t>
            </w:r>
          </w:p>
          <w:p w:rsidR="00A13F11" w:rsidRPr="008E6904" w:rsidRDefault="00A13F11" w:rsidP="008E6904">
            <w:pPr>
              <w:tabs>
                <w:tab w:val="left" w:pos="195"/>
                <w:tab w:val="left" w:pos="2130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197" type="#_x0000_t32" style="position:absolute;margin-left:-4.35pt;margin-top:24.45pt;width:9.75pt;height:0;z-index:251569152" o:connectortype="straight"/>
              </w:pict>
            </w:r>
            <w:r>
              <w:rPr>
                <w:noProof/>
                <w:lang w:eastAsia="tr-TR"/>
              </w:rPr>
              <w:pict>
                <v:shape id="_x0000_s1198" type="#_x0000_t32" style="position:absolute;margin-left:.15pt;margin-top:19.9pt;width:.05pt;height:10.55pt;flip:y;z-index:251570176" o:connectortype="straight"/>
              </w:pict>
            </w:r>
            <w:r>
              <w:rPr>
                <w:noProof/>
                <w:lang w:eastAsia="tr-TR"/>
              </w:rPr>
              <w:pict>
                <v:shape id="_x0000_s1199" type="#_x0000_t32" style="position:absolute;margin-left:.15pt;margin-top:30.5pt;width:79.5pt;height:0;z-index:251571200" o:connectortype="straight"/>
              </w:pict>
            </w:r>
            <w:r w:rsidRPr="008E6904">
              <w:rPr>
                <w:rFonts w:ascii="Hand writing Mutlu" w:hAnsi="Hand writing Mutlu"/>
                <w:sz w:val="24"/>
              </w:rPr>
              <w:t xml:space="preserve"> 3     4    2</w:t>
            </w:r>
          </w:p>
        </w:tc>
      </w:tr>
    </w:tbl>
    <w:p w:rsidR="00A13F11" w:rsidRPr="00481F5D" w:rsidRDefault="00A13F11" w:rsidP="00481F5D">
      <w:pPr>
        <w:rPr>
          <w:rFonts w:ascii="Hand writing Mutlu" w:hAnsi="Hand writing Mutlu"/>
          <w:sz w:val="24"/>
        </w:rPr>
      </w:pPr>
    </w:p>
    <w:p w:rsidR="00A13F11" w:rsidRPr="00481F5D" w:rsidRDefault="00A13F11" w:rsidP="00481F5D">
      <w:pPr>
        <w:rPr>
          <w:rFonts w:ascii="Hand writing Mutlu" w:hAnsi="Hand writing Mutlu"/>
          <w:sz w:val="24"/>
        </w:rPr>
      </w:pPr>
    </w:p>
    <w:p w:rsidR="00A13F11" w:rsidRPr="00481F5D" w:rsidRDefault="00A13F11" w:rsidP="00481F5D">
      <w:pPr>
        <w:rPr>
          <w:rFonts w:ascii="Hand writing Mutlu" w:hAnsi="Hand writing Mutlu"/>
          <w:sz w:val="24"/>
        </w:rPr>
      </w:pPr>
    </w:p>
    <w:tbl>
      <w:tblPr>
        <w:tblpPr w:leftFromText="141" w:rightFromText="141" w:vertAnchor="page" w:horzAnchor="margin" w:tblpY="133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851"/>
        <w:gridCol w:w="709"/>
        <w:gridCol w:w="708"/>
        <w:gridCol w:w="709"/>
      </w:tblGrid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200" type="#_x0000_t32" style="position:absolute;margin-left:12.15pt;margin-top:3.25pt;width:0;height:12.75pt;z-index:251732992" o:connectortype="straight"/>
              </w:pict>
            </w:r>
            <w:r>
              <w:rPr>
                <w:noProof/>
                <w:lang w:eastAsia="tr-TR"/>
              </w:rPr>
              <w:pict>
                <v:shape id="_x0000_s1201" type="#_x0000_t32" style="position:absolute;margin-left:3.9pt;margin-top:10.75pt;width:18pt;height:0;z-index:251731968" o:connectortype="straight"/>
              </w:pic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5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8</w:t>
            </w: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13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19</w:t>
            </w:r>
          </w:p>
        </w:tc>
      </w:tr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5</w: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18</w: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27</w: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40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46</w: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</w:tr>
    </w:tbl>
    <w:p w:rsidR="00A13F11" w:rsidRDefault="00A13F11" w:rsidP="00481F5D">
      <w:pPr>
        <w:tabs>
          <w:tab w:val="left" w:pos="5925"/>
        </w:tabs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rect id="_x0000_s1202" style="position:absolute;margin-left:124.65pt;margin-top:25.15pt;width:45pt;height:21pt;z-index:251755520;mso-position-horizontal-relative:text;mso-position-vertical-relative:text"/>
        </w:pict>
      </w:r>
    </w:p>
    <w:tbl>
      <w:tblPr>
        <w:tblpPr w:leftFromText="141" w:rightFromText="141" w:vertAnchor="page" w:horzAnchor="margin" w:tblpY="133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851"/>
        <w:gridCol w:w="709"/>
        <w:gridCol w:w="708"/>
        <w:gridCol w:w="709"/>
      </w:tblGrid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203" type="#_x0000_t32" style="position:absolute;margin-left:12.15pt;margin-top:3.25pt;width:0;height:12.75pt;z-index:251735040" o:connectortype="straight"/>
              </w:pict>
            </w:r>
            <w:r>
              <w:rPr>
                <w:noProof/>
                <w:lang w:eastAsia="tr-TR"/>
              </w:rPr>
              <w:pict>
                <v:shape id="_x0000_s1204" type="#_x0000_t32" style="position:absolute;margin-left:3.9pt;margin-top:10.75pt;width:18pt;height:0;z-index:251734016" o:connectortype="straight"/>
              </w:pic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5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8</w:t>
            </w: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13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19</w:t>
            </w:r>
          </w:p>
        </w:tc>
      </w:tr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5</w: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18</w: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27</w: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40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</w:tr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46</w: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</w:p>
        </w:tc>
      </w:tr>
    </w:tbl>
    <w:p w:rsidR="00A13F11" w:rsidRDefault="00A13F11" w:rsidP="00481F5D">
      <w:pPr>
        <w:tabs>
          <w:tab w:val="left" w:pos="5925"/>
        </w:tabs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205" type="#_x0000_t32" style="position:absolute;margin-left:174.15pt;margin-top:11.45pt;width:42.75pt;height:18.75pt;flip:x y;z-index:25175449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206" type="#_x0000_t32" style="position:absolute;margin-left:100.65pt;margin-top:11.45pt;width:20.25pt;height:18.75pt;flip:y;z-index:251753472;mso-position-horizontal-relative:text;mso-position-vertical-relative:text" o:connectortype="straight"/>
        </w:pict>
      </w:r>
      <w:r>
        <w:rPr>
          <w:noProof/>
          <w:lang w:eastAsia="tr-TR"/>
        </w:rPr>
        <w:pict>
          <v:rect id="_x0000_s1207" style="position:absolute;margin-left:201.15pt;margin-top:30.2pt;width:28.5pt;height:18pt;z-index:251748352;mso-position-horizontal-relative:text;mso-position-vertical-relative:text"/>
        </w:pict>
      </w:r>
      <w:r>
        <w:rPr>
          <w:noProof/>
          <w:lang w:eastAsia="tr-TR"/>
        </w:rPr>
        <w:pict>
          <v:rect id="_x0000_s1208" style="position:absolute;margin-left:74.45pt;margin-top:30.2pt;width:33pt;height:17.25pt;z-index:251747328;mso-position-horizontal-relative:text;mso-position-vertical-relative:text"/>
        </w:pict>
      </w:r>
    </w:p>
    <w:p w:rsidR="00A13F11" w:rsidRDefault="00A13F11" w:rsidP="00481F5D">
      <w:pPr>
        <w:tabs>
          <w:tab w:val="left" w:pos="5925"/>
        </w:tabs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209" type="#_x0000_t32" style="position:absolute;margin-left:237.15pt;margin-top:21.15pt;width:22.5pt;height:9.75pt;z-index:251752448" o:connectortype="straight"/>
        </w:pict>
      </w:r>
      <w:r>
        <w:rPr>
          <w:noProof/>
          <w:lang w:eastAsia="tr-TR"/>
        </w:rPr>
        <w:pict>
          <v:shape id="_x0000_s1210" type="#_x0000_t32" style="position:absolute;margin-left:169.65pt;margin-top:21.15pt;width:27pt;height:11.25pt;flip:y;z-index:251751424" o:connectortype="straight"/>
        </w:pict>
      </w:r>
      <w:r>
        <w:rPr>
          <w:noProof/>
          <w:lang w:eastAsia="tr-TR"/>
        </w:rPr>
        <w:pict>
          <v:shape id="_x0000_s1211" type="#_x0000_t32" style="position:absolute;margin-left:115.65pt;margin-top:16.65pt;width:21.75pt;height:10.5pt;z-index:251750400" o:connectortype="straight"/>
        </w:pict>
      </w:r>
      <w:r>
        <w:rPr>
          <w:noProof/>
          <w:lang w:eastAsia="tr-TR"/>
        </w:rPr>
        <w:pict>
          <v:shape id="_x0000_s1212" type="#_x0000_t32" style="position:absolute;margin-left:49.65pt;margin-top:16.65pt;width:20.25pt;height:10.5pt;flip:y;z-index:251749376" o:connectortype="straight"/>
        </w:pict>
      </w:r>
      <w:r>
        <w:rPr>
          <w:noProof/>
          <w:lang w:eastAsia="tr-TR"/>
        </w:rPr>
        <w:pict>
          <v:rect id="_x0000_s1213" style="position:absolute;margin-left:137.4pt;margin-top:30.9pt;width:27pt;height:15.75pt;z-index:251739136"/>
        </w:pict>
      </w:r>
      <w:r>
        <w:rPr>
          <w:noProof/>
          <w:lang w:eastAsia="tr-TR"/>
        </w:rPr>
        <w:pict>
          <v:rect id="_x0000_s1214" style="position:absolute;margin-left:23.4pt;margin-top:27.15pt;width:26.25pt;height:14.25pt;z-index:251738112"/>
        </w:pict>
      </w:r>
      <w:r>
        <w:rPr>
          <w:rFonts w:ascii="Hand writing Mutlu" w:hAnsi="Hand writing Mutlu"/>
          <w:sz w:val="24"/>
        </w:rPr>
        <w:t xml:space="preserve">                             +</w:t>
      </w:r>
    </w:p>
    <w:p w:rsidR="00A13F11" w:rsidRDefault="00A13F11" w:rsidP="00481F5D">
      <w:pPr>
        <w:tabs>
          <w:tab w:val="left" w:pos="5925"/>
        </w:tabs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_x0000_s1215" type="#_x0000_t32" style="position:absolute;margin-left:261.15pt;margin-top:18.85pt;width:19.5pt;height:12pt;flip:x y;z-index:251746304" o:connectortype="straight"/>
        </w:pict>
      </w:r>
      <w:r>
        <w:rPr>
          <w:noProof/>
          <w:lang w:eastAsia="tr-TR"/>
        </w:rPr>
        <w:pict>
          <v:shape id="_x0000_s1216" type="#_x0000_t32" style="position:absolute;margin-left:231.15pt;margin-top:18.85pt;width:16.5pt;height:12pt;flip:y;z-index:251745280" o:connectortype="straight"/>
        </w:pict>
      </w:r>
      <w:r>
        <w:rPr>
          <w:noProof/>
          <w:lang w:eastAsia="tr-TR"/>
        </w:rPr>
        <w:pict>
          <v:shape id="_x0000_s1217" type="#_x0000_t32" style="position:absolute;margin-left:156.9pt;margin-top:18.85pt;width:17.25pt;height:12pt;flip:x y;z-index:251744256" o:connectortype="straight"/>
        </w:pict>
      </w:r>
      <w:r>
        <w:rPr>
          <w:noProof/>
          <w:lang w:eastAsia="tr-TR"/>
        </w:rPr>
        <w:pict>
          <v:shape id="_x0000_s1218" type="#_x0000_t32" style="position:absolute;margin-left:120.9pt;margin-top:18.85pt;width:16.5pt;height:12pt;flip:y;z-index:251743232" o:connectortype="straight"/>
        </w:pict>
      </w:r>
      <w:r>
        <w:rPr>
          <w:noProof/>
          <w:lang w:eastAsia="tr-TR"/>
        </w:rPr>
        <w:pict>
          <v:shape id="_x0000_s1219" type="#_x0000_t32" style="position:absolute;margin-left:41.4pt;margin-top:15.1pt;width:8.25pt;height:15.75pt;flip:x y;z-index:251742208" o:connectortype="straight"/>
        </w:pict>
      </w:r>
      <w:r>
        <w:rPr>
          <w:noProof/>
          <w:lang w:eastAsia="tr-TR"/>
        </w:rPr>
        <w:pict>
          <v:shape id="_x0000_s1220" type="#_x0000_t32" style="position:absolute;margin-left:23.4pt;margin-top:15.1pt;width:9.75pt;height:15.75pt;flip:y;z-index:251741184" o:connectortype="straight"/>
        </w:pict>
      </w:r>
      <w:r>
        <w:rPr>
          <w:noProof/>
          <w:lang w:eastAsia="tr-TR"/>
        </w:rPr>
        <w:pict>
          <v:rect id="_x0000_s1221" style="position:absolute;margin-left:241.65pt;margin-top:.85pt;width:27.75pt;height:14.25pt;z-index:251740160"/>
        </w:pict>
      </w:r>
      <w:r>
        <w:rPr>
          <w:rFonts w:ascii="Hand writing Mutlu" w:hAnsi="Hand writing Mutlu"/>
          <w:sz w:val="24"/>
        </w:rPr>
        <w:t xml:space="preserve">               +                     +</w:t>
      </w:r>
    </w:p>
    <w:p w:rsidR="00A13F11" w:rsidRPr="00481F5D" w:rsidRDefault="00A13F11" w:rsidP="00481F5D">
      <w:pPr>
        <w:tabs>
          <w:tab w:val="left" w:pos="5925"/>
        </w:tabs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                                      3  +  4         8     +    11       17  +     15</w:t>
      </w:r>
    </w:p>
    <w:tbl>
      <w:tblPr>
        <w:tblpPr w:leftFromText="141" w:rightFromText="141" w:vertAnchor="page" w:horzAnchor="margin" w:tblpY="133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851"/>
        <w:gridCol w:w="709"/>
        <w:gridCol w:w="708"/>
        <w:gridCol w:w="709"/>
      </w:tblGrid>
      <w:tr w:rsidR="00A13F11" w:rsidRPr="008E6904" w:rsidTr="008E6904">
        <w:tc>
          <w:tcPr>
            <w:tcW w:w="675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>
              <w:rPr>
                <w:noProof/>
                <w:lang w:eastAsia="tr-TR"/>
              </w:rPr>
              <w:pict>
                <v:shape id="_x0000_s1222" type="#_x0000_t32" style="position:absolute;margin-left:12.15pt;margin-top:3.25pt;width:0;height:12.75pt;z-index:251737088" o:connectortype="straight"/>
              </w:pict>
            </w:r>
            <w:r>
              <w:rPr>
                <w:noProof/>
                <w:lang w:eastAsia="tr-TR"/>
              </w:rPr>
              <w:pict>
                <v:shape id="_x0000_s1223" type="#_x0000_t32" style="position:absolute;margin-left:3.9pt;margin-top:10.75pt;width:18pt;height:0;z-index:251736064" o:connectortype="straight"/>
              </w:pict>
            </w:r>
          </w:p>
        </w:tc>
        <w:tc>
          <w:tcPr>
            <w:tcW w:w="851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5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8</w:t>
            </w:r>
          </w:p>
        </w:tc>
        <w:tc>
          <w:tcPr>
            <w:tcW w:w="708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13</w:t>
            </w:r>
          </w:p>
        </w:tc>
        <w:tc>
          <w:tcPr>
            <w:tcW w:w="709" w:type="dxa"/>
          </w:tcPr>
          <w:p w:rsidR="00A13F11" w:rsidRPr="008E6904" w:rsidRDefault="00A13F11" w:rsidP="008E6904">
            <w:pPr>
              <w:tabs>
                <w:tab w:val="left" w:pos="5925"/>
              </w:tabs>
              <w:spacing w:after="0" w:line="240" w:lineRule="auto"/>
              <w:rPr>
                <w:rFonts w:ascii="Hand writing Mutlu" w:hAnsi="Hand writing Mutlu"/>
                <w:sz w:val="24"/>
              </w:rPr>
            </w:pPr>
            <w:r w:rsidRPr="008E6904">
              <w:rPr>
                <w:rFonts w:ascii="Hand writing Mutlu" w:hAnsi="Hand writing Mutlu"/>
                <w:sz w:val="24"/>
              </w:rPr>
              <w:t>19</w:t>
            </w:r>
          </w:p>
        </w:tc>
      </w:tr>
    </w:tbl>
    <w:p w:rsidR="00A13F11" w:rsidRPr="00481F5D" w:rsidRDefault="00A13F11" w:rsidP="0017099D">
      <w:pPr>
        <w:tabs>
          <w:tab w:val="left" w:pos="5925"/>
        </w:tabs>
        <w:rPr>
          <w:rFonts w:ascii="Hand writing Mutlu" w:hAnsi="Hand writing Mutlu"/>
          <w:sz w:val="24"/>
        </w:rPr>
      </w:pPr>
      <w:hyperlink r:id="rId5" w:history="1">
        <w:r>
          <w:rPr>
            <w:rStyle w:val="Hyperlink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ab/>
      </w:r>
    </w:p>
    <w:sectPr w:rsidR="00A13F11" w:rsidRPr="00481F5D" w:rsidSect="007211E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1E1"/>
    <w:rsid w:val="00021C53"/>
    <w:rsid w:val="00046CB3"/>
    <w:rsid w:val="001602C9"/>
    <w:rsid w:val="00166F22"/>
    <w:rsid w:val="0017099D"/>
    <w:rsid w:val="001C036C"/>
    <w:rsid w:val="00207700"/>
    <w:rsid w:val="002B0EBA"/>
    <w:rsid w:val="002F15AE"/>
    <w:rsid w:val="00357650"/>
    <w:rsid w:val="00401251"/>
    <w:rsid w:val="00467292"/>
    <w:rsid w:val="00481F5D"/>
    <w:rsid w:val="004A6B41"/>
    <w:rsid w:val="004C5CD1"/>
    <w:rsid w:val="00504EF2"/>
    <w:rsid w:val="00520FF8"/>
    <w:rsid w:val="0059288A"/>
    <w:rsid w:val="007211E1"/>
    <w:rsid w:val="00727315"/>
    <w:rsid w:val="007A7A32"/>
    <w:rsid w:val="008D665C"/>
    <w:rsid w:val="008E6904"/>
    <w:rsid w:val="00974173"/>
    <w:rsid w:val="00A13F11"/>
    <w:rsid w:val="00A3206A"/>
    <w:rsid w:val="00A41BC2"/>
    <w:rsid w:val="00AF63BA"/>
    <w:rsid w:val="00B37EDD"/>
    <w:rsid w:val="00B45B1D"/>
    <w:rsid w:val="00B62406"/>
    <w:rsid w:val="00C8532D"/>
    <w:rsid w:val="00C94202"/>
    <w:rsid w:val="00C9500F"/>
    <w:rsid w:val="00CB41F6"/>
    <w:rsid w:val="00F16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20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57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76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41BC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9288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409</Words>
  <Characters>2337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akmedya</dc:creator>
  <cp:keywords/>
  <dc:description/>
  <cp:lastModifiedBy>edanur</cp:lastModifiedBy>
  <cp:revision>19</cp:revision>
  <cp:lastPrinted>2009-11-12T15:31:00Z</cp:lastPrinted>
  <dcterms:created xsi:type="dcterms:W3CDTF">2009-11-12T13:13:00Z</dcterms:created>
  <dcterms:modified xsi:type="dcterms:W3CDTF">2009-11-18T20:53:00Z</dcterms:modified>
</cp:coreProperties>
</file>